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034CD937"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1B392D">
          <w:t>4</w:t>
        </w:r>
        <w:r w:rsidR="00FC4162" w:rsidRPr="0031430C">
          <w:t xml:space="preserve"> m.</w:t>
        </w:r>
        <w:r w:rsidR="00711AC6">
          <w:t xml:space="preserve"> </w:t>
        </w:r>
        <w:r w:rsidR="00532473">
          <w:t>kovo 1</w:t>
        </w:r>
        <w:r w:rsidR="00CE48D5">
          <w:t xml:space="preserve"> </w:t>
        </w:r>
        <w:r w:rsidR="00FC4162" w:rsidRPr="0031430C">
          <w:t>d.</w:t>
        </w:r>
      </w:fldSimple>
      <w:r w:rsidR="00FC4162" w:rsidRPr="0031430C">
        <w:t xml:space="preserve"> Nr. 1-T</w:t>
      </w:r>
      <w:r w:rsidR="002A29F6">
        <w:t>-30</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6D8953E1" w14:textId="77777777" w:rsidR="002A4EBB" w:rsidRDefault="002A4EBB" w:rsidP="002A4EBB">
      <w:pPr>
        <w:pStyle w:val="Pagrindinistekstas"/>
        <w:spacing w:line="360" w:lineRule="auto"/>
        <w:ind w:firstLine="658"/>
        <w:rPr>
          <w:bCs w:val="0"/>
        </w:rPr>
      </w:pPr>
    </w:p>
    <w:p w14:paraId="741852C6" w14:textId="20656967" w:rsidR="00FC4162" w:rsidRPr="007F774C" w:rsidRDefault="00FC4162" w:rsidP="002A4EBB">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2A4EBB">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2A4EBB">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2A4EBB">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2A4EBB">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3188927A" w:rsidR="00FC4162" w:rsidRPr="000F31B7" w:rsidRDefault="00FC4162" w:rsidP="00FC4162">
      <w:pPr>
        <w:tabs>
          <w:tab w:val="right" w:pos="9923"/>
        </w:tabs>
        <w:overflowPunct w:val="0"/>
        <w:autoSpaceDE w:val="0"/>
        <w:autoSpaceDN w:val="0"/>
        <w:adjustRightInd w:val="0"/>
        <w:ind w:right="49"/>
      </w:pPr>
      <w:r w:rsidRPr="000F31B7">
        <w:t>Meras</w:t>
      </w:r>
      <w:r w:rsidR="002A4EBB">
        <w:tab/>
      </w:r>
      <w:r w:rsidR="00A038B8">
        <w:t xml:space="preserve"> Kęstutis Tubis</w:t>
      </w:r>
    </w:p>
    <w:p w14:paraId="69B6E4BB" w14:textId="1D94B7B0" w:rsidR="002A4EBB" w:rsidRDefault="002A4EBB" w:rsidP="00FC4162">
      <w:pPr>
        <w:tabs>
          <w:tab w:val="right" w:pos="9923"/>
        </w:tabs>
        <w:overflowPunct w:val="0"/>
        <w:autoSpaceDE w:val="0"/>
        <w:autoSpaceDN w:val="0"/>
        <w:adjustRightInd w:val="0"/>
        <w:ind w:right="49"/>
      </w:pPr>
      <w:r>
        <w:br w:type="page"/>
      </w:r>
    </w:p>
    <w:p w14:paraId="67187420" w14:textId="3F5C40F8" w:rsidR="00047929" w:rsidRPr="007F774C" w:rsidRDefault="00820C51" w:rsidP="00130C60">
      <w:pPr>
        <w:ind w:left="5529"/>
      </w:pPr>
      <w:r>
        <w:lastRenderedPageBreak/>
        <w:t>Anykščių</w:t>
      </w:r>
      <w:r w:rsidR="00047929" w:rsidRPr="007F774C">
        <w:t xml:space="preserve"> rajono savivaldybės tarybos</w:t>
      </w:r>
    </w:p>
    <w:p w14:paraId="696FB6DF" w14:textId="7BFFA669" w:rsidR="00047929" w:rsidRPr="00C27CA1" w:rsidRDefault="007F3AE2" w:rsidP="00130C60">
      <w:pPr>
        <w:ind w:left="5529"/>
      </w:pPr>
      <w:bookmarkStart w:id="3" w:name="_Hlk104886283"/>
      <w:r w:rsidRPr="00C27CA1">
        <w:t>2</w:t>
      </w:r>
      <w:r w:rsidR="006D0C6D" w:rsidRPr="00C27CA1">
        <w:t>0</w:t>
      </w:r>
      <w:r w:rsidR="00726C4B" w:rsidRPr="00C27CA1">
        <w:t>2</w:t>
      </w:r>
      <w:r w:rsidR="001B392D">
        <w:t>4</w:t>
      </w:r>
      <w:r w:rsidR="00726C4B" w:rsidRPr="00C27CA1">
        <w:t xml:space="preserve"> m.</w:t>
      </w:r>
      <w:r w:rsidR="00711AC6">
        <w:t xml:space="preserve"> </w:t>
      </w:r>
      <w:r w:rsidR="00532473">
        <w:t>kovo 1</w:t>
      </w:r>
      <w:r w:rsidR="00C27CA1" w:rsidRPr="00C27CA1">
        <w:t xml:space="preserve"> </w:t>
      </w:r>
      <w:r w:rsidR="00702E12" w:rsidRPr="00C27CA1">
        <w:t>d</w:t>
      </w:r>
      <w:r w:rsidR="00047929" w:rsidRPr="00C27CA1">
        <w:t>. sprendimo Nr. 1-T</w:t>
      </w:r>
      <w:r w:rsidR="00887C9D" w:rsidRPr="00C27CA1">
        <w:t>-</w:t>
      </w:r>
    </w:p>
    <w:p w14:paraId="7DC770B6" w14:textId="76B2BF9C" w:rsidR="00047929" w:rsidRPr="007F774C" w:rsidRDefault="00047929" w:rsidP="00130C60">
      <w:pPr>
        <w:ind w:left="5529"/>
      </w:pPr>
      <w:r w:rsidRPr="007F774C">
        <w:t>priedas</w:t>
      </w:r>
    </w:p>
    <w:p w14:paraId="7EE4A1E2" w14:textId="77777777" w:rsidR="00B2776E" w:rsidRDefault="00B2776E" w:rsidP="00047929">
      <w:pPr>
        <w:jc w:val="center"/>
      </w:pPr>
    </w:p>
    <w:p w14:paraId="79A3C5FA" w14:textId="3F4213EB" w:rsidR="00B15964"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06D406F0" w14:textId="77777777" w:rsidR="00DD3D27" w:rsidRPr="007F774C" w:rsidRDefault="00DD3D27"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007"/>
        <w:gridCol w:w="1363"/>
        <w:gridCol w:w="1621"/>
        <w:gridCol w:w="696"/>
        <w:gridCol w:w="936"/>
        <w:gridCol w:w="1261"/>
        <w:gridCol w:w="1151"/>
      </w:tblGrid>
      <w:tr w:rsidR="006B461F" w:rsidRPr="005623AB" w14:paraId="11DDD525" w14:textId="77777777" w:rsidTr="002A4EBB">
        <w:trPr>
          <w:trHeight w:val="968"/>
        </w:trPr>
        <w:tc>
          <w:tcPr>
            <w:tcW w:w="334" w:type="pct"/>
            <w:shd w:val="clear" w:color="auto" w:fill="auto"/>
            <w:vAlign w:val="center"/>
          </w:tcPr>
          <w:bookmarkEnd w:id="3"/>
          <w:p w14:paraId="1AEEFA77" w14:textId="77777777" w:rsidR="006B461F" w:rsidRPr="005171A5" w:rsidRDefault="006B461F" w:rsidP="00710522">
            <w:pPr>
              <w:jc w:val="center"/>
            </w:pPr>
            <w:r w:rsidRPr="005171A5">
              <w:t>Eil.</w:t>
            </w:r>
          </w:p>
          <w:p w14:paraId="5D0B5768" w14:textId="77777777" w:rsidR="006B461F" w:rsidRPr="005171A5" w:rsidRDefault="006B461F" w:rsidP="00710522">
            <w:pPr>
              <w:jc w:val="center"/>
            </w:pPr>
            <w:r w:rsidRPr="005171A5">
              <w:t>Nr.</w:t>
            </w:r>
          </w:p>
        </w:tc>
        <w:tc>
          <w:tcPr>
            <w:tcW w:w="1067" w:type="pct"/>
            <w:shd w:val="clear" w:color="auto" w:fill="auto"/>
            <w:vAlign w:val="center"/>
          </w:tcPr>
          <w:p w14:paraId="1725291E" w14:textId="77777777" w:rsidR="006B461F" w:rsidRPr="005171A5" w:rsidRDefault="006B461F" w:rsidP="008F618B">
            <w:pPr>
              <w:jc w:val="center"/>
            </w:pPr>
            <w:r w:rsidRPr="005171A5">
              <w:t>Nekilnojamojo turto pavadinimas</w:t>
            </w:r>
          </w:p>
        </w:tc>
        <w:tc>
          <w:tcPr>
            <w:tcW w:w="733" w:type="pct"/>
            <w:vAlign w:val="center"/>
          </w:tcPr>
          <w:p w14:paraId="07A732CD" w14:textId="77777777" w:rsidR="006B461F" w:rsidRPr="005171A5" w:rsidRDefault="006B461F" w:rsidP="008F618B">
            <w:pPr>
              <w:jc w:val="center"/>
            </w:pPr>
            <w:r w:rsidRPr="005171A5">
              <w:t>Adresas</w:t>
            </w:r>
          </w:p>
        </w:tc>
        <w:tc>
          <w:tcPr>
            <w:tcW w:w="867" w:type="pct"/>
            <w:shd w:val="clear" w:color="auto" w:fill="auto"/>
            <w:vAlign w:val="center"/>
          </w:tcPr>
          <w:p w14:paraId="3454A037" w14:textId="77777777" w:rsidR="006B461F" w:rsidRPr="005171A5" w:rsidRDefault="006B461F" w:rsidP="00F30698">
            <w:pPr>
              <w:jc w:val="center"/>
            </w:pPr>
            <w:r w:rsidRPr="005171A5">
              <w:t>Unikalus Nr.</w:t>
            </w:r>
          </w:p>
        </w:tc>
        <w:tc>
          <w:tcPr>
            <w:tcW w:w="333" w:type="pct"/>
            <w:vAlign w:val="center"/>
          </w:tcPr>
          <w:p w14:paraId="2D932B3C" w14:textId="1E3EC6AF" w:rsidR="006B461F" w:rsidRPr="005171A5" w:rsidRDefault="006B461F" w:rsidP="00F30698">
            <w:pPr>
              <w:jc w:val="center"/>
            </w:pPr>
            <w:r w:rsidRPr="005171A5">
              <w:t>Ilgis (m)</w:t>
            </w:r>
          </w:p>
        </w:tc>
        <w:tc>
          <w:tcPr>
            <w:tcW w:w="467" w:type="pct"/>
            <w:shd w:val="clear" w:color="auto" w:fill="auto"/>
            <w:vAlign w:val="center"/>
          </w:tcPr>
          <w:p w14:paraId="602D31A3" w14:textId="77777777" w:rsidR="006B461F" w:rsidRPr="005171A5" w:rsidRDefault="006B461F" w:rsidP="00F30698">
            <w:pPr>
              <w:jc w:val="center"/>
            </w:pPr>
          </w:p>
          <w:p w14:paraId="01EE5AB1" w14:textId="67310F84" w:rsidR="006B461F" w:rsidRPr="005171A5" w:rsidRDefault="006B461F" w:rsidP="00F30698">
            <w:pPr>
              <w:jc w:val="center"/>
            </w:pPr>
            <w:r w:rsidRPr="005171A5">
              <w:t>Eil. Nr.</w:t>
            </w:r>
          </w:p>
          <w:p w14:paraId="3019ED20" w14:textId="6E84E39A" w:rsidR="006B461F" w:rsidRPr="005171A5" w:rsidRDefault="006B461F" w:rsidP="00F30698">
            <w:pPr>
              <w:jc w:val="center"/>
            </w:pPr>
            <w:r w:rsidRPr="005171A5">
              <w:t>apskai-toje</w:t>
            </w:r>
          </w:p>
          <w:p w14:paraId="6DAAC0A3" w14:textId="77777777" w:rsidR="006B461F" w:rsidRPr="005171A5" w:rsidRDefault="006B461F" w:rsidP="00F30698">
            <w:pPr>
              <w:jc w:val="center"/>
            </w:pPr>
          </w:p>
        </w:tc>
        <w:tc>
          <w:tcPr>
            <w:tcW w:w="600" w:type="pct"/>
            <w:shd w:val="clear" w:color="auto" w:fill="auto"/>
            <w:vAlign w:val="center"/>
          </w:tcPr>
          <w:p w14:paraId="4AAD2028" w14:textId="77777777" w:rsidR="006B461F" w:rsidRPr="005171A5" w:rsidRDefault="006B461F" w:rsidP="00F30698">
            <w:pPr>
              <w:jc w:val="center"/>
            </w:pPr>
            <w:r w:rsidRPr="005171A5">
              <w:t>Įsigijimo</w:t>
            </w:r>
          </w:p>
          <w:p w14:paraId="6EB76A95" w14:textId="77777777" w:rsidR="006B461F" w:rsidRPr="005171A5" w:rsidRDefault="006B461F" w:rsidP="00F30698">
            <w:pPr>
              <w:jc w:val="center"/>
            </w:pPr>
            <w:r w:rsidRPr="005171A5">
              <w:t>kaina,</w:t>
            </w:r>
          </w:p>
          <w:p w14:paraId="0D80BDFC" w14:textId="77777777" w:rsidR="006B461F" w:rsidRPr="005171A5" w:rsidRDefault="006B461F" w:rsidP="00F30698">
            <w:pPr>
              <w:jc w:val="center"/>
            </w:pPr>
            <w:r w:rsidRPr="005171A5">
              <w:t>Eur</w:t>
            </w:r>
          </w:p>
        </w:tc>
        <w:tc>
          <w:tcPr>
            <w:tcW w:w="600" w:type="pct"/>
            <w:shd w:val="clear" w:color="auto" w:fill="auto"/>
            <w:vAlign w:val="center"/>
          </w:tcPr>
          <w:p w14:paraId="1F0516BC" w14:textId="77777777" w:rsidR="006B461F" w:rsidRPr="005171A5" w:rsidRDefault="006B461F" w:rsidP="00F30698">
            <w:pPr>
              <w:jc w:val="center"/>
            </w:pPr>
            <w:r w:rsidRPr="005171A5">
              <w:t>Likutinė</w:t>
            </w:r>
          </w:p>
          <w:p w14:paraId="2145E7E4" w14:textId="77777777" w:rsidR="006B461F" w:rsidRPr="005171A5" w:rsidRDefault="006B461F" w:rsidP="00F30698">
            <w:pPr>
              <w:jc w:val="center"/>
            </w:pPr>
            <w:r w:rsidRPr="005171A5">
              <w:t>vertė, Eur</w:t>
            </w:r>
          </w:p>
        </w:tc>
      </w:tr>
      <w:tr w:rsidR="006B461F" w:rsidRPr="00291427" w14:paraId="1015A264"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142FEE2" w14:textId="77777777" w:rsidR="006B461F" w:rsidRPr="00FC23D0" w:rsidRDefault="006B461F" w:rsidP="00AB7442">
            <w:pPr>
              <w:numPr>
                <w:ilvl w:val="0"/>
                <w:numId w:val="3"/>
              </w:numPr>
              <w:ind w:left="510"/>
            </w:pPr>
            <w:bookmarkStart w:id="4" w:name="_Hlk153877272"/>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238F075" w14:textId="766E256A" w:rsidR="006B461F" w:rsidRDefault="006B461F" w:rsidP="00B87256">
            <w:r>
              <w:t>Tujų gatvė</w:t>
            </w:r>
          </w:p>
        </w:tc>
        <w:tc>
          <w:tcPr>
            <w:tcW w:w="733" w:type="pct"/>
            <w:tcBorders>
              <w:top w:val="single" w:sz="4" w:space="0" w:color="auto"/>
              <w:left w:val="single" w:sz="4" w:space="0" w:color="auto"/>
              <w:bottom w:val="single" w:sz="4" w:space="0" w:color="auto"/>
              <w:right w:val="single" w:sz="4" w:space="0" w:color="auto"/>
            </w:tcBorders>
          </w:tcPr>
          <w:p w14:paraId="7D6D6F7F" w14:textId="4F32C11C" w:rsidR="006B461F" w:rsidRDefault="006B461F" w:rsidP="00B87256">
            <w:r>
              <w:t>Zaviesiškio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5B67C6" w14:textId="0D6C072A" w:rsidR="006B461F" w:rsidRDefault="006B461F" w:rsidP="00B87256">
            <w:r>
              <w:t>4400-6246-7301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A914E2" w14:textId="7EFF5F42" w:rsidR="006B461F" w:rsidRDefault="006B461F" w:rsidP="00B87256">
            <w:pPr>
              <w:jc w:val="right"/>
            </w:pPr>
            <w:r>
              <w:t>998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9308E8" w14:textId="7A446BA6" w:rsidR="006B461F" w:rsidRDefault="006B461F" w:rsidP="00B87256">
            <w:r>
              <w:t>012190</w:t>
            </w:r>
          </w:p>
        </w:tc>
        <w:tc>
          <w:tcPr>
            <w:tcW w:w="600" w:type="pct"/>
            <w:tcBorders>
              <w:top w:val="single" w:sz="4" w:space="0" w:color="auto"/>
              <w:left w:val="single" w:sz="4" w:space="0" w:color="auto"/>
              <w:bottom w:val="single" w:sz="4" w:space="0" w:color="auto"/>
              <w:right w:val="single" w:sz="4" w:space="0" w:color="auto"/>
            </w:tcBorders>
          </w:tcPr>
          <w:p w14:paraId="37C967DA" w14:textId="7A606C2D" w:rsidR="006B461F" w:rsidRPr="00FC23D0" w:rsidRDefault="006B461F" w:rsidP="00B87256">
            <w:pPr>
              <w:jc w:val="right"/>
            </w:pPr>
            <w:r>
              <w:t>3810,00</w:t>
            </w:r>
          </w:p>
        </w:tc>
        <w:tc>
          <w:tcPr>
            <w:tcW w:w="600" w:type="pct"/>
            <w:tcBorders>
              <w:top w:val="single" w:sz="4" w:space="0" w:color="auto"/>
              <w:left w:val="single" w:sz="4" w:space="0" w:color="auto"/>
              <w:bottom w:val="single" w:sz="4" w:space="0" w:color="auto"/>
              <w:right w:val="single" w:sz="4" w:space="0" w:color="auto"/>
            </w:tcBorders>
          </w:tcPr>
          <w:p w14:paraId="44A1D92E" w14:textId="22A47BAD" w:rsidR="006B461F" w:rsidRPr="00FC23D0" w:rsidRDefault="006B461F" w:rsidP="00B87256">
            <w:pPr>
              <w:jc w:val="right"/>
            </w:pPr>
            <w:r>
              <w:t>2873,37</w:t>
            </w:r>
          </w:p>
        </w:tc>
      </w:tr>
      <w:tr w:rsidR="007815B0" w:rsidRPr="00291427" w14:paraId="194C2CCF" w14:textId="77777777" w:rsidTr="002A4EBB">
        <w:trPr>
          <w:trHeight w:val="416"/>
        </w:trPr>
        <w:tc>
          <w:tcPr>
            <w:tcW w:w="334" w:type="pct"/>
            <w:vMerge w:val="restart"/>
            <w:tcBorders>
              <w:top w:val="single" w:sz="4" w:space="0" w:color="auto"/>
              <w:left w:val="single" w:sz="4" w:space="0" w:color="auto"/>
              <w:right w:val="single" w:sz="4" w:space="0" w:color="auto"/>
            </w:tcBorders>
            <w:shd w:val="clear" w:color="auto" w:fill="auto"/>
          </w:tcPr>
          <w:p w14:paraId="2903804A" w14:textId="77777777" w:rsidR="007815B0" w:rsidRPr="00FC23D0" w:rsidRDefault="007815B0" w:rsidP="00AB7442">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065D65F0" w14:textId="2A4F61C9" w:rsidR="007815B0" w:rsidRDefault="007815B0" w:rsidP="00B87256">
            <w:r>
              <w:t>Kelias Nr. k27 (Gudonys–Šeriai)</w:t>
            </w:r>
          </w:p>
        </w:tc>
        <w:tc>
          <w:tcPr>
            <w:tcW w:w="733" w:type="pct"/>
            <w:tcBorders>
              <w:top w:val="single" w:sz="4" w:space="0" w:color="auto"/>
              <w:left w:val="single" w:sz="4" w:space="0" w:color="auto"/>
              <w:right w:val="single" w:sz="4" w:space="0" w:color="auto"/>
            </w:tcBorders>
          </w:tcPr>
          <w:p w14:paraId="481C4D80" w14:textId="4A57FBF9" w:rsidR="007815B0" w:rsidRDefault="007815B0" w:rsidP="00B87256">
            <w:r>
              <w:t>Gudonių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0D612E0" w14:textId="6D5CBAD5" w:rsidR="007815B0" w:rsidRDefault="007815B0" w:rsidP="00B87256">
            <w:r>
              <w:t>4400-6246-7567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F9EDA04" w14:textId="308B5F4D" w:rsidR="007815B0" w:rsidRDefault="007815B0" w:rsidP="00B87256">
            <w:pPr>
              <w:jc w:val="right"/>
            </w:pPr>
            <w:r>
              <w:t>1027</w:t>
            </w:r>
          </w:p>
        </w:tc>
        <w:tc>
          <w:tcPr>
            <w:tcW w:w="467" w:type="pct"/>
            <w:vMerge w:val="restart"/>
            <w:tcBorders>
              <w:top w:val="single" w:sz="4" w:space="0" w:color="auto"/>
              <w:left w:val="single" w:sz="4" w:space="0" w:color="auto"/>
              <w:right w:val="single" w:sz="4" w:space="0" w:color="auto"/>
            </w:tcBorders>
            <w:shd w:val="clear" w:color="auto" w:fill="auto"/>
          </w:tcPr>
          <w:p w14:paraId="7C1E9F98" w14:textId="16670574" w:rsidR="007815B0" w:rsidRDefault="007815B0" w:rsidP="00B87256">
            <w:r>
              <w:t>002097</w:t>
            </w:r>
          </w:p>
        </w:tc>
        <w:tc>
          <w:tcPr>
            <w:tcW w:w="600" w:type="pct"/>
            <w:vMerge w:val="restart"/>
            <w:tcBorders>
              <w:top w:val="single" w:sz="4" w:space="0" w:color="auto"/>
              <w:left w:val="single" w:sz="4" w:space="0" w:color="auto"/>
              <w:right w:val="single" w:sz="4" w:space="0" w:color="auto"/>
            </w:tcBorders>
          </w:tcPr>
          <w:p w14:paraId="3DDD9540" w14:textId="6A10A922" w:rsidR="007815B0" w:rsidRPr="00FC23D0" w:rsidRDefault="007815B0" w:rsidP="00B87256">
            <w:pPr>
              <w:jc w:val="right"/>
            </w:pPr>
            <w:r>
              <w:t>85687,29</w:t>
            </w:r>
          </w:p>
        </w:tc>
        <w:tc>
          <w:tcPr>
            <w:tcW w:w="600" w:type="pct"/>
            <w:vMerge w:val="restart"/>
            <w:tcBorders>
              <w:top w:val="single" w:sz="4" w:space="0" w:color="auto"/>
              <w:left w:val="single" w:sz="4" w:space="0" w:color="auto"/>
              <w:right w:val="single" w:sz="4" w:space="0" w:color="auto"/>
            </w:tcBorders>
          </w:tcPr>
          <w:p w14:paraId="78B38041" w14:textId="442FA2FE" w:rsidR="007815B0" w:rsidRPr="00FC23D0" w:rsidRDefault="007815B0" w:rsidP="00B87256">
            <w:pPr>
              <w:jc w:val="right"/>
            </w:pPr>
            <w:r>
              <w:t>73191,24</w:t>
            </w:r>
          </w:p>
        </w:tc>
      </w:tr>
      <w:tr w:rsidR="007815B0" w:rsidRPr="00291427" w14:paraId="0EE14BD0" w14:textId="77777777" w:rsidTr="002A4EBB">
        <w:trPr>
          <w:trHeight w:val="270"/>
        </w:trPr>
        <w:tc>
          <w:tcPr>
            <w:tcW w:w="334" w:type="pct"/>
            <w:vMerge/>
            <w:tcBorders>
              <w:left w:val="single" w:sz="4" w:space="0" w:color="auto"/>
              <w:bottom w:val="single" w:sz="4" w:space="0" w:color="auto"/>
              <w:right w:val="single" w:sz="4" w:space="0" w:color="auto"/>
            </w:tcBorders>
            <w:shd w:val="clear" w:color="auto" w:fill="auto"/>
          </w:tcPr>
          <w:p w14:paraId="1A5FC9F5" w14:textId="77777777" w:rsidR="007815B0" w:rsidRPr="00FC23D0" w:rsidRDefault="007815B0" w:rsidP="00AB7442">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67D37DCA" w14:textId="77777777" w:rsidR="007815B0" w:rsidRDefault="007815B0" w:rsidP="00B87256"/>
        </w:tc>
        <w:tc>
          <w:tcPr>
            <w:tcW w:w="733" w:type="pct"/>
            <w:tcBorders>
              <w:left w:val="single" w:sz="4" w:space="0" w:color="auto"/>
              <w:bottom w:val="single" w:sz="4" w:space="0" w:color="auto"/>
              <w:right w:val="single" w:sz="4" w:space="0" w:color="auto"/>
            </w:tcBorders>
          </w:tcPr>
          <w:p w14:paraId="378D9AA8" w14:textId="60589044" w:rsidR="007815B0" w:rsidRDefault="007815B0" w:rsidP="00B87256">
            <w:r w:rsidRPr="007815B0">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E72E490" w14:textId="1B854985" w:rsidR="007815B0" w:rsidRDefault="007815B0" w:rsidP="00B87256">
            <w:r>
              <w:t>4400-6247-4840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8B757BC" w14:textId="0721AEB1" w:rsidR="007815B0" w:rsidRDefault="007815B0" w:rsidP="00B87256">
            <w:pPr>
              <w:jc w:val="right"/>
            </w:pPr>
            <w:r>
              <w:t>2678</w:t>
            </w:r>
          </w:p>
        </w:tc>
        <w:tc>
          <w:tcPr>
            <w:tcW w:w="467" w:type="pct"/>
            <w:vMerge/>
            <w:tcBorders>
              <w:left w:val="single" w:sz="4" w:space="0" w:color="auto"/>
              <w:bottom w:val="single" w:sz="4" w:space="0" w:color="auto"/>
              <w:right w:val="single" w:sz="4" w:space="0" w:color="auto"/>
            </w:tcBorders>
            <w:shd w:val="clear" w:color="auto" w:fill="auto"/>
          </w:tcPr>
          <w:p w14:paraId="1CAD7E99" w14:textId="77777777" w:rsidR="007815B0" w:rsidRDefault="007815B0" w:rsidP="00B87256"/>
        </w:tc>
        <w:tc>
          <w:tcPr>
            <w:tcW w:w="600" w:type="pct"/>
            <w:vMerge/>
            <w:tcBorders>
              <w:left w:val="single" w:sz="4" w:space="0" w:color="auto"/>
              <w:bottom w:val="single" w:sz="4" w:space="0" w:color="auto"/>
              <w:right w:val="single" w:sz="4" w:space="0" w:color="auto"/>
            </w:tcBorders>
          </w:tcPr>
          <w:p w14:paraId="46DE6901" w14:textId="77777777" w:rsidR="007815B0" w:rsidRPr="00FC23D0" w:rsidRDefault="007815B0" w:rsidP="00B87256">
            <w:pPr>
              <w:jc w:val="right"/>
            </w:pPr>
          </w:p>
        </w:tc>
        <w:tc>
          <w:tcPr>
            <w:tcW w:w="600" w:type="pct"/>
            <w:vMerge/>
            <w:tcBorders>
              <w:left w:val="single" w:sz="4" w:space="0" w:color="auto"/>
              <w:bottom w:val="single" w:sz="4" w:space="0" w:color="auto"/>
              <w:right w:val="single" w:sz="4" w:space="0" w:color="auto"/>
            </w:tcBorders>
          </w:tcPr>
          <w:p w14:paraId="5D6F38C2" w14:textId="77777777" w:rsidR="007815B0" w:rsidRPr="00FC23D0" w:rsidRDefault="007815B0" w:rsidP="00B87256">
            <w:pPr>
              <w:jc w:val="right"/>
            </w:pPr>
          </w:p>
        </w:tc>
      </w:tr>
      <w:tr w:rsidR="007815B0" w:rsidRPr="00291427" w14:paraId="21C2D914" w14:textId="77777777" w:rsidTr="002A4EBB">
        <w:trPr>
          <w:trHeight w:val="427"/>
        </w:trPr>
        <w:tc>
          <w:tcPr>
            <w:tcW w:w="334" w:type="pct"/>
            <w:vMerge w:val="restart"/>
            <w:tcBorders>
              <w:top w:val="single" w:sz="4" w:space="0" w:color="auto"/>
              <w:left w:val="single" w:sz="4" w:space="0" w:color="auto"/>
              <w:right w:val="single" w:sz="4" w:space="0" w:color="auto"/>
            </w:tcBorders>
            <w:shd w:val="clear" w:color="auto" w:fill="auto"/>
          </w:tcPr>
          <w:p w14:paraId="74261C2A" w14:textId="77777777" w:rsidR="007815B0" w:rsidRPr="00FC23D0" w:rsidRDefault="007815B0" w:rsidP="00AB7442">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75135A89" w14:textId="71E5B611" w:rsidR="007815B0" w:rsidRDefault="007815B0" w:rsidP="00B87256">
            <w:r>
              <w:t>Kelias Nr. k65 (Pumpučiai</w:t>
            </w:r>
            <w:r w:rsidR="00AC5F0E">
              <w:t>–</w:t>
            </w:r>
            <w:r>
              <w:t>Papragiai</w:t>
            </w:r>
            <w:r w:rsidR="00AC5F0E">
              <w:t>–</w:t>
            </w:r>
            <w:r>
              <w:t>Pilėnai)</w:t>
            </w:r>
          </w:p>
        </w:tc>
        <w:tc>
          <w:tcPr>
            <w:tcW w:w="733" w:type="pct"/>
            <w:tcBorders>
              <w:top w:val="single" w:sz="4" w:space="0" w:color="auto"/>
              <w:left w:val="single" w:sz="4" w:space="0" w:color="auto"/>
              <w:right w:val="single" w:sz="4" w:space="0" w:color="auto"/>
            </w:tcBorders>
          </w:tcPr>
          <w:p w14:paraId="02852D8A" w14:textId="5F5833A0" w:rsidR="007815B0" w:rsidRDefault="007815B0" w:rsidP="00B87256">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A30ACAC" w14:textId="7FBB73DF" w:rsidR="007815B0" w:rsidRDefault="007815B0" w:rsidP="00B87256">
            <w:r>
              <w:t>4400-6246-7312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85D1C67" w14:textId="2CED688A" w:rsidR="007815B0" w:rsidRDefault="007815B0" w:rsidP="00B87256">
            <w:pPr>
              <w:jc w:val="right"/>
            </w:pPr>
            <w:r>
              <w:t>736</w:t>
            </w:r>
          </w:p>
        </w:tc>
        <w:tc>
          <w:tcPr>
            <w:tcW w:w="467" w:type="pct"/>
            <w:vMerge w:val="restart"/>
            <w:tcBorders>
              <w:top w:val="single" w:sz="4" w:space="0" w:color="auto"/>
              <w:left w:val="single" w:sz="4" w:space="0" w:color="auto"/>
              <w:right w:val="single" w:sz="4" w:space="0" w:color="auto"/>
            </w:tcBorders>
            <w:shd w:val="clear" w:color="auto" w:fill="auto"/>
          </w:tcPr>
          <w:p w14:paraId="371764B3" w14:textId="765A0318" w:rsidR="007815B0" w:rsidRDefault="007815B0" w:rsidP="00B87256">
            <w:r>
              <w:t>012245</w:t>
            </w:r>
          </w:p>
        </w:tc>
        <w:tc>
          <w:tcPr>
            <w:tcW w:w="600" w:type="pct"/>
            <w:vMerge w:val="restart"/>
            <w:tcBorders>
              <w:top w:val="single" w:sz="4" w:space="0" w:color="auto"/>
              <w:left w:val="single" w:sz="4" w:space="0" w:color="auto"/>
              <w:right w:val="single" w:sz="4" w:space="0" w:color="auto"/>
            </w:tcBorders>
          </w:tcPr>
          <w:p w14:paraId="177EF33B" w14:textId="4A381E05" w:rsidR="007815B0" w:rsidRPr="00FC23D0" w:rsidRDefault="007815B0" w:rsidP="00B87256">
            <w:pPr>
              <w:jc w:val="right"/>
            </w:pPr>
            <w:r>
              <w:t>9401,00</w:t>
            </w:r>
          </w:p>
        </w:tc>
        <w:tc>
          <w:tcPr>
            <w:tcW w:w="600" w:type="pct"/>
            <w:vMerge w:val="restart"/>
            <w:tcBorders>
              <w:top w:val="single" w:sz="4" w:space="0" w:color="auto"/>
              <w:left w:val="single" w:sz="4" w:space="0" w:color="auto"/>
              <w:right w:val="single" w:sz="4" w:space="0" w:color="auto"/>
            </w:tcBorders>
          </w:tcPr>
          <w:p w14:paraId="7C45EDDB" w14:textId="148D5FDF" w:rsidR="007815B0" w:rsidRPr="00FC23D0" w:rsidRDefault="007815B0" w:rsidP="00B87256">
            <w:pPr>
              <w:jc w:val="right"/>
            </w:pPr>
            <w:r>
              <w:t>7089,97</w:t>
            </w:r>
          </w:p>
        </w:tc>
      </w:tr>
      <w:tr w:rsidR="007815B0" w:rsidRPr="00291427" w14:paraId="4FE3BB4A" w14:textId="77777777" w:rsidTr="002A4EBB">
        <w:trPr>
          <w:trHeight w:val="270"/>
        </w:trPr>
        <w:tc>
          <w:tcPr>
            <w:tcW w:w="334" w:type="pct"/>
            <w:vMerge/>
            <w:tcBorders>
              <w:left w:val="single" w:sz="4" w:space="0" w:color="auto"/>
              <w:bottom w:val="single" w:sz="4" w:space="0" w:color="auto"/>
              <w:right w:val="single" w:sz="4" w:space="0" w:color="auto"/>
            </w:tcBorders>
            <w:shd w:val="clear" w:color="auto" w:fill="auto"/>
          </w:tcPr>
          <w:p w14:paraId="030C3A80" w14:textId="77777777" w:rsidR="007815B0" w:rsidRPr="00FC23D0" w:rsidRDefault="007815B0" w:rsidP="00AB7442">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072CE525" w14:textId="77777777" w:rsidR="007815B0" w:rsidRDefault="007815B0" w:rsidP="00B87256"/>
        </w:tc>
        <w:tc>
          <w:tcPr>
            <w:tcW w:w="733" w:type="pct"/>
            <w:tcBorders>
              <w:left w:val="single" w:sz="4" w:space="0" w:color="auto"/>
              <w:bottom w:val="single" w:sz="4" w:space="0" w:color="auto"/>
              <w:right w:val="single" w:sz="4" w:space="0" w:color="auto"/>
            </w:tcBorders>
          </w:tcPr>
          <w:p w14:paraId="605F6919" w14:textId="0F53AF53" w:rsidR="007815B0" w:rsidRDefault="007815B0" w:rsidP="00B87256">
            <w:r>
              <w:t xml:space="preserve">Papragių k., </w:t>
            </w:r>
            <w:r w:rsidRPr="007815B0">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74FDECE" w14:textId="1E43BC9F" w:rsidR="007815B0" w:rsidRDefault="007815B0" w:rsidP="00B87256">
            <w:r>
              <w:t>4400-6246-7323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23639E" w14:textId="6C03E2CC" w:rsidR="007815B0" w:rsidRDefault="007815B0" w:rsidP="00B87256">
            <w:pPr>
              <w:jc w:val="right"/>
            </w:pPr>
            <w:r>
              <w:t>892</w:t>
            </w:r>
          </w:p>
        </w:tc>
        <w:tc>
          <w:tcPr>
            <w:tcW w:w="467" w:type="pct"/>
            <w:vMerge/>
            <w:tcBorders>
              <w:left w:val="single" w:sz="4" w:space="0" w:color="auto"/>
              <w:bottom w:val="single" w:sz="4" w:space="0" w:color="auto"/>
              <w:right w:val="single" w:sz="4" w:space="0" w:color="auto"/>
            </w:tcBorders>
            <w:shd w:val="clear" w:color="auto" w:fill="auto"/>
          </w:tcPr>
          <w:p w14:paraId="0EB19BFD" w14:textId="77777777" w:rsidR="007815B0" w:rsidRDefault="007815B0" w:rsidP="00B87256"/>
        </w:tc>
        <w:tc>
          <w:tcPr>
            <w:tcW w:w="600" w:type="pct"/>
            <w:vMerge/>
            <w:tcBorders>
              <w:left w:val="single" w:sz="4" w:space="0" w:color="auto"/>
              <w:bottom w:val="single" w:sz="4" w:space="0" w:color="auto"/>
              <w:right w:val="single" w:sz="4" w:space="0" w:color="auto"/>
            </w:tcBorders>
          </w:tcPr>
          <w:p w14:paraId="4EB9E87D" w14:textId="77777777" w:rsidR="007815B0" w:rsidRPr="00FC23D0" w:rsidRDefault="007815B0" w:rsidP="00B87256">
            <w:pPr>
              <w:jc w:val="right"/>
            </w:pPr>
          </w:p>
        </w:tc>
        <w:tc>
          <w:tcPr>
            <w:tcW w:w="600" w:type="pct"/>
            <w:vMerge/>
            <w:tcBorders>
              <w:left w:val="single" w:sz="4" w:space="0" w:color="auto"/>
              <w:bottom w:val="single" w:sz="4" w:space="0" w:color="auto"/>
              <w:right w:val="single" w:sz="4" w:space="0" w:color="auto"/>
            </w:tcBorders>
          </w:tcPr>
          <w:p w14:paraId="4D18EA5C" w14:textId="77777777" w:rsidR="007815B0" w:rsidRPr="00FC23D0" w:rsidRDefault="007815B0" w:rsidP="00B87256">
            <w:pPr>
              <w:jc w:val="right"/>
            </w:pPr>
          </w:p>
        </w:tc>
      </w:tr>
      <w:tr w:rsidR="006B461F" w:rsidRPr="00291427" w14:paraId="7B086250" w14:textId="77777777" w:rsidTr="002A4EBB">
        <w:trPr>
          <w:trHeight w:val="453"/>
        </w:trPr>
        <w:tc>
          <w:tcPr>
            <w:tcW w:w="334" w:type="pct"/>
            <w:vMerge w:val="restart"/>
            <w:tcBorders>
              <w:top w:val="single" w:sz="4" w:space="0" w:color="auto"/>
              <w:left w:val="single" w:sz="4" w:space="0" w:color="auto"/>
              <w:right w:val="single" w:sz="4" w:space="0" w:color="auto"/>
            </w:tcBorders>
            <w:shd w:val="clear" w:color="auto" w:fill="auto"/>
          </w:tcPr>
          <w:p w14:paraId="6E94E6FD" w14:textId="77777777" w:rsidR="006B461F" w:rsidRPr="00FC23D0" w:rsidRDefault="006B461F" w:rsidP="00AB7442">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616E6155" w14:textId="6447BBE7" w:rsidR="006B461F" w:rsidRDefault="006B461F" w:rsidP="00B87256">
            <w:r>
              <w:t>Rundžių gatvė</w:t>
            </w:r>
          </w:p>
        </w:tc>
        <w:tc>
          <w:tcPr>
            <w:tcW w:w="733" w:type="pct"/>
            <w:vMerge w:val="restart"/>
            <w:tcBorders>
              <w:top w:val="single" w:sz="4" w:space="0" w:color="auto"/>
              <w:left w:val="single" w:sz="4" w:space="0" w:color="auto"/>
              <w:right w:val="single" w:sz="4" w:space="0" w:color="auto"/>
            </w:tcBorders>
          </w:tcPr>
          <w:p w14:paraId="6298E998" w14:textId="4086906C" w:rsidR="006B461F" w:rsidRDefault="006B461F" w:rsidP="00B87256">
            <w:r>
              <w:t>Rundžių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F4665C1" w14:textId="649B5041" w:rsidR="006B461F" w:rsidRDefault="006B461F" w:rsidP="00B87256">
            <w:r>
              <w:t>4400-6256-7151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BA686A" w14:textId="5B57E00E" w:rsidR="006B461F" w:rsidRDefault="006B461F" w:rsidP="00B87256">
            <w:pPr>
              <w:jc w:val="right"/>
            </w:pPr>
            <w:r>
              <w:t>1121</w:t>
            </w:r>
          </w:p>
        </w:tc>
        <w:tc>
          <w:tcPr>
            <w:tcW w:w="467" w:type="pct"/>
            <w:vMerge w:val="restart"/>
            <w:tcBorders>
              <w:top w:val="single" w:sz="4" w:space="0" w:color="auto"/>
              <w:left w:val="single" w:sz="4" w:space="0" w:color="auto"/>
              <w:right w:val="single" w:sz="4" w:space="0" w:color="auto"/>
            </w:tcBorders>
            <w:shd w:val="clear" w:color="auto" w:fill="auto"/>
          </w:tcPr>
          <w:p w14:paraId="0C449968" w14:textId="6043C66A" w:rsidR="006B461F" w:rsidRDefault="006B461F" w:rsidP="00B87256">
            <w:r>
              <w:t>012554</w:t>
            </w:r>
          </w:p>
        </w:tc>
        <w:tc>
          <w:tcPr>
            <w:tcW w:w="600" w:type="pct"/>
            <w:vMerge w:val="restart"/>
            <w:tcBorders>
              <w:top w:val="single" w:sz="4" w:space="0" w:color="auto"/>
              <w:left w:val="single" w:sz="4" w:space="0" w:color="auto"/>
              <w:right w:val="single" w:sz="4" w:space="0" w:color="auto"/>
            </w:tcBorders>
          </w:tcPr>
          <w:p w14:paraId="3EBDD7AA" w14:textId="7E5C1C7A" w:rsidR="006B461F" w:rsidRPr="00FC23D0" w:rsidRDefault="006B461F" w:rsidP="00B87256">
            <w:pPr>
              <w:jc w:val="right"/>
            </w:pPr>
            <w:r>
              <w:t>47218,00</w:t>
            </w:r>
          </w:p>
        </w:tc>
        <w:tc>
          <w:tcPr>
            <w:tcW w:w="600" w:type="pct"/>
            <w:vMerge w:val="restart"/>
            <w:tcBorders>
              <w:top w:val="single" w:sz="4" w:space="0" w:color="auto"/>
              <w:left w:val="single" w:sz="4" w:space="0" w:color="auto"/>
              <w:right w:val="single" w:sz="4" w:space="0" w:color="auto"/>
            </w:tcBorders>
          </w:tcPr>
          <w:p w14:paraId="14076708" w14:textId="4D28DBA5" w:rsidR="006B461F" w:rsidRPr="00FC23D0" w:rsidRDefault="006B461F" w:rsidP="00B87256">
            <w:pPr>
              <w:jc w:val="right"/>
            </w:pPr>
            <w:r>
              <w:t>35610,34</w:t>
            </w:r>
          </w:p>
        </w:tc>
      </w:tr>
      <w:tr w:rsidR="006B461F" w:rsidRPr="00291427" w14:paraId="228A0EBC" w14:textId="77777777" w:rsidTr="002A4EBB">
        <w:trPr>
          <w:trHeight w:val="270"/>
        </w:trPr>
        <w:tc>
          <w:tcPr>
            <w:tcW w:w="334" w:type="pct"/>
            <w:vMerge/>
            <w:tcBorders>
              <w:left w:val="single" w:sz="4" w:space="0" w:color="auto"/>
              <w:bottom w:val="single" w:sz="4" w:space="0" w:color="auto"/>
              <w:right w:val="single" w:sz="4" w:space="0" w:color="auto"/>
            </w:tcBorders>
            <w:shd w:val="clear" w:color="auto" w:fill="auto"/>
          </w:tcPr>
          <w:p w14:paraId="0BB0910D" w14:textId="77777777" w:rsidR="006B461F" w:rsidRPr="00FC23D0" w:rsidRDefault="006B461F" w:rsidP="00AB7442">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0FB9481D" w14:textId="77777777" w:rsidR="006B461F" w:rsidRDefault="006B461F" w:rsidP="00B87256"/>
        </w:tc>
        <w:tc>
          <w:tcPr>
            <w:tcW w:w="733" w:type="pct"/>
            <w:vMerge/>
            <w:tcBorders>
              <w:left w:val="single" w:sz="4" w:space="0" w:color="auto"/>
              <w:bottom w:val="single" w:sz="4" w:space="0" w:color="auto"/>
              <w:right w:val="single" w:sz="4" w:space="0" w:color="auto"/>
            </w:tcBorders>
          </w:tcPr>
          <w:p w14:paraId="52103057" w14:textId="77777777" w:rsidR="006B461F" w:rsidRDefault="006B461F" w:rsidP="00B87256"/>
        </w:tc>
        <w:tc>
          <w:tcPr>
            <w:tcW w:w="867" w:type="pct"/>
            <w:tcBorders>
              <w:top w:val="single" w:sz="4" w:space="0" w:color="auto"/>
              <w:left w:val="single" w:sz="4" w:space="0" w:color="auto"/>
              <w:bottom w:val="single" w:sz="4" w:space="0" w:color="auto"/>
              <w:right w:val="single" w:sz="4" w:space="0" w:color="auto"/>
            </w:tcBorders>
            <w:shd w:val="clear" w:color="auto" w:fill="auto"/>
          </w:tcPr>
          <w:p w14:paraId="521B4F19" w14:textId="25A1A7AB" w:rsidR="006B461F" w:rsidRDefault="006B461F" w:rsidP="00B87256">
            <w:r>
              <w:t>4400-6262-7594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B65595" w14:textId="05776912" w:rsidR="006B461F" w:rsidRDefault="006B461F" w:rsidP="00B87256">
            <w:pPr>
              <w:jc w:val="right"/>
            </w:pPr>
            <w:r>
              <w:t>888</w:t>
            </w:r>
          </w:p>
        </w:tc>
        <w:tc>
          <w:tcPr>
            <w:tcW w:w="467" w:type="pct"/>
            <w:vMerge/>
            <w:tcBorders>
              <w:left w:val="single" w:sz="4" w:space="0" w:color="auto"/>
              <w:bottom w:val="single" w:sz="4" w:space="0" w:color="auto"/>
              <w:right w:val="single" w:sz="4" w:space="0" w:color="auto"/>
            </w:tcBorders>
            <w:shd w:val="clear" w:color="auto" w:fill="auto"/>
          </w:tcPr>
          <w:p w14:paraId="79FE3DB8" w14:textId="77777777" w:rsidR="006B461F" w:rsidRDefault="006B461F" w:rsidP="00B87256"/>
        </w:tc>
        <w:tc>
          <w:tcPr>
            <w:tcW w:w="600" w:type="pct"/>
            <w:vMerge/>
            <w:tcBorders>
              <w:left w:val="single" w:sz="4" w:space="0" w:color="auto"/>
              <w:bottom w:val="single" w:sz="4" w:space="0" w:color="auto"/>
              <w:right w:val="single" w:sz="4" w:space="0" w:color="auto"/>
            </w:tcBorders>
          </w:tcPr>
          <w:p w14:paraId="2992C125" w14:textId="77777777" w:rsidR="006B461F" w:rsidRPr="00FC23D0" w:rsidRDefault="006B461F" w:rsidP="00B87256">
            <w:pPr>
              <w:jc w:val="right"/>
            </w:pPr>
          </w:p>
        </w:tc>
        <w:tc>
          <w:tcPr>
            <w:tcW w:w="600" w:type="pct"/>
            <w:vMerge/>
            <w:tcBorders>
              <w:left w:val="single" w:sz="4" w:space="0" w:color="auto"/>
              <w:bottom w:val="single" w:sz="4" w:space="0" w:color="auto"/>
              <w:right w:val="single" w:sz="4" w:space="0" w:color="auto"/>
            </w:tcBorders>
          </w:tcPr>
          <w:p w14:paraId="7E08614F" w14:textId="77777777" w:rsidR="006B461F" w:rsidRPr="00FC23D0" w:rsidRDefault="006B461F" w:rsidP="00B87256">
            <w:pPr>
              <w:jc w:val="right"/>
            </w:pPr>
          </w:p>
        </w:tc>
      </w:tr>
      <w:tr w:rsidR="006B461F" w:rsidRPr="00291427" w14:paraId="2190B732"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563FFAA"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853ED89" w14:textId="00D2CFF5" w:rsidR="006B461F" w:rsidRDefault="006B461F" w:rsidP="00B87256">
            <w:r>
              <w:t>Kelias Nr. ku11-1 (Privažiuojamasis kelias nuo kelio Nr. ku11 iki kelio Nr. ku12)</w:t>
            </w:r>
          </w:p>
        </w:tc>
        <w:tc>
          <w:tcPr>
            <w:tcW w:w="733" w:type="pct"/>
            <w:tcBorders>
              <w:top w:val="single" w:sz="4" w:space="0" w:color="auto"/>
              <w:left w:val="single" w:sz="4" w:space="0" w:color="auto"/>
              <w:bottom w:val="single" w:sz="4" w:space="0" w:color="auto"/>
              <w:right w:val="single" w:sz="4" w:space="0" w:color="auto"/>
            </w:tcBorders>
          </w:tcPr>
          <w:p w14:paraId="16CC4CE8" w14:textId="303A68D5" w:rsidR="006B461F" w:rsidRDefault="006B461F" w:rsidP="00B87256">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AF133C" w14:textId="41AAB15F" w:rsidR="006B461F" w:rsidRDefault="006B461F" w:rsidP="00B87256">
            <w:r>
              <w:t>4400-6257-8589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81AC0D" w14:textId="4F638D56" w:rsidR="006B461F" w:rsidRDefault="006B461F" w:rsidP="00B87256">
            <w:pPr>
              <w:jc w:val="right"/>
            </w:pPr>
            <w:r>
              <w:t>451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B264F7" w14:textId="50A80FCE" w:rsidR="006B461F" w:rsidRDefault="006B461F" w:rsidP="00B87256">
            <w:r>
              <w:t>003383</w:t>
            </w:r>
          </w:p>
        </w:tc>
        <w:tc>
          <w:tcPr>
            <w:tcW w:w="600" w:type="pct"/>
            <w:tcBorders>
              <w:top w:val="single" w:sz="4" w:space="0" w:color="auto"/>
              <w:left w:val="single" w:sz="4" w:space="0" w:color="auto"/>
              <w:bottom w:val="single" w:sz="4" w:space="0" w:color="auto"/>
              <w:right w:val="single" w:sz="4" w:space="0" w:color="auto"/>
            </w:tcBorders>
          </w:tcPr>
          <w:p w14:paraId="78D7FD1E" w14:textId="1C4D9444" w:rsidR="006B461F" w:rsidRPr="00FC23D0" w:rsidRDefault="006B461F" w:rsidP="00B87256">
            <w:pPr>
              <w:jc w:val="right"/>
            </w:pPr>
            <w:r>
              <w:t>9979,29</w:t>
            </w:r>
          </w:p>
        </w:tc>
        <w:tc>
          <w:tcPr>
            <w:tcW w:w="600" w:type="pct"/>
            <w:tcBorders>
              <w:top w:val="single" w:sz="4" w:space="0" w:color="auto"/>
              <w:left w:val="single" w:sz="4" w:space="0" w:color="auto"/>
              <w:bottom w:val="single" w:sz="4" w:space="0" w:color="auto"/>
              <w:right w:val="single" w:sz="4" w:space="0" w:color="auto"/>
            </w:tcBorders>
          </w:tcPr>
          <w:p w14:paraId="11165A3E" w14:textId="7B44DD5B" w:rsidR="006B461F" w:rsidRPr="00FC23D0" w:rsidRDefault="006B461F" w:rsidP="00B87256">
            <w:pPr>
              <w:jc w:val="right"/>
            </w:pPr>
            <w:r>
              <w:t>8523,99</w:t>
            </w:r>
          </w:p>
        </w:tc>
      </w:tr>
      <w:tr w:rsidR="00881111" w:rsidRPr="00291427" w14:paraId="6AF75C34" w14:textId="77777777" w:rsidTr="002A4EBB">
        <w:trPr>
          <w:trHeight w:val="343"/>
        </w:trPr>
        <w:tc>
          <w:tcPr>
            <w:tcW w:w="334" w:type="pct"/>
            <w:vMerge w:val="restart"/>
            <w:tcBorders>
              <w:top w:val="single" w:sz="4" w:space="0" w:color="auto"/>
              <w:left w:val="single" w:sz="4" w:space="0" w:color="auto"/>
              <w:right w:val="single" w:sz="4" w:space="0" w:color="auto"/>
            </w:tcBorders>
            <w:shd w:val="clear" w:color="auto" w:fill="auto"/>
          </w:tcPr>
          <w:p w14:paraId="47D0B542" w14:textId="77777777" w:rsidR="00881111" w:rsidRPr="00FC23D0" w:rsidRDefault="00881111" w:rsidP="00AB7442">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2CC67261" w14:textId="5E18D0B7" w:rsidR="00881111" w:rsidRDefault="00881111" w:rsidP="00B87256">
            <w:r>
              <w:t>Kelias Nr. ku31 (Kolonija–Antanava)</w:t>
            </w:r>
          </w:p>
        </w:tc>
        <w:tc>
          <w:tcPr>
            <w:tcW w:w="733" w:type="pct"/>
            <w:tcBorders>
              <w:top w:val="single" w:sz="4" w:space="0" w:color="auto"/>
              <w:left w:val="single" w:sz="4" w:space="0" w:color="auto"/>
              <w:right w:val="single" w:sz="4" w:space="0" w:color="auto"/>
            </w:tcBorders>
          </w:tcPr>
          <w:p w14:paraId="541EBF11" w14:textId="730D3789" w:rsidR="00881111" w:rsidRDefault="00881111" w:rsidP="00B87256">
            <w:r>
              <w:t>Antanavos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A94C21F" w14:textId="66DE23CB" w:rsidR="00881111" w:rsidRDefault="00881111" w:rsidP="00B87256">
            <w:r>
              <w:t>4400-6265-2564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7E7FC05" w14:textId="684F1236" w:rsidR="00881111" w:rsidRDefault="00881111" w:rsidP="00B87256">
            <w:pPr>
              <w:jc w:val="right"/>
            </w:pPr>
            <w:r>
              <w:t>618</w:t>
            </w:r>
          </w:p>
        </w:tc>
        <w:tc>
          <w:tcPr>
            <w:tcW w:w="467" w:type="pct"/>
            <w:vMerge w:val="restart"/>
            <w:tcBorders>
              <w:top w:val="single" w:sz="4" w:space="0" w:color="auto"/>
              <w:left w:val="single" w:sz="4" w:space="0" w:color="auto"/>
              <w:right w:val="single" w:sz="4" w:space="0" w:color="auto"/>
            </w:tcBorders>
            <w:shd w:val="clear" w:color="auto" w:fill="auto"/>
          </w:tcPr>
          <w:p w14:paraId="19BC4713" w14:textId="1C3D7A64" w:rsidR="00881111" w:rsidRDefault="00881111" w:rsidP="00B87256">
            <w:r>
              <w:t>001404</w:t>
            </w:r>
          </w:p>
        </w:tc>
        <w:tc>
          <w:tcPr>
            <w:tcW w:w="600" w:type="pct"/>
            <w:vMerge w:val="restart"/>
            <w:tcBorders>
              <w:top w:val="single" w:sz="4" w:space="0" w:color="auto"/>
              <w:left w:val="single" w:sz="4" w:space="0" w:color="auto"/>
              <w:right w:val="single" w:sz="4" w:space="0" w:color="auto"/>
            </w:tcBorders>
          </w:tcPr>
          <w:p w14:paraId="66FF7619" w14:textId="1122965E" w:rsidR="00881111" w:rsidRPr="00FC23D0" w:rsidRDefault="00881111" w:rsidP="00B87256">
            <w:pPr>
              <w:jc w:val="right"/>
            </w:pPr>
            <w:r>
              <w:t>92676,52</w:t>
            </w:r>
          </w:p>
        </w:tc>
        <w:tc>
          <w:tcPr>
            <w:tcW w:w="600" w:type="pct"/>
            <w:vMerge w:val="restart"/>
            <w:tcBorders>
              <w:top w:val="single" w:sz="4" w:space="0" w:color="auto"/>
              <w:left w:val="single" w:sz="4" w:space="0" w:color="auto"/>
              <w:right w:val="single" w:sz="4" w:space="0" w:color="auto"/>
            </w:tcBorders>
          </w:tcPr>
          <w:p w14:paraId="716280E2" w14:textId="75C78153" w:rsidR="00881111" w:rsidRPr="00FC23D0" w:rsidRDefault="00881111" w:rsidP="00B87256">
            <w:pPr>
              <w:jc w:val="right"/>
            </w:pPr>
            <w:r>
              <w:t>6036,04</w:t>
            </w:r>
          </w:p>
        </w:tc>
      </w:tr>
      <w:tr w:rsidR="00881111" w:rsidRPr="00291427" w14:paraId="6621E62B" w14:textId="77777777" w:rsidTr="002A4EBB">
        <w:trPr>
          <w:trHeight w:val="270"/>
        </w:trPr>
        <w:tc>
          <w:tcPr>
            <w:tcW w:w="334" w:type="pct"/>
            <w:vMerge/>
            <w:tcBorders>
              <w:left w:val="single" w:sz="4" w:space="0" w:color="auto"/>
              <w:bottom w:val="single" w:sz="4" w:space="0" w:color="auto"/>
              <w:right w:val="single" w:sz="4" w:space="0" w:color="auto"/>
            </w:tcBorders>
            <w:shd w:val="clear" w:color="auto" w:fill="auto"/>
          </w:tcPr>
          <w:p w14:paraId="2E992BB5" w14:textId="77777777" w:rsidR="00881111" w:rsidRPr="00FC23D0" w:rsidRDefault="00881111" w:rsidP="00AB7442">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452E7920" w14:textId="77777777" w:rsidR="00881111" w:rsidRDefault="00881111" w:rsidP="00B87256"/>
        </w:tc>
        <w:tc>
          <w:tcPr>
            <w:tcW w:w="733" w:type="pct"/>
            <w:tcBorders>
              <w:left w:val="single" w:sz="4" w:space="0" w:color="auto"/>
              <w:bottom w:val="single" w:sz="4" w:space="0" w:color="auto"/>
              <w:right w:val="single" w:sz="4" w:space="0" w:color="auto"/>
            </w:tcBorders>
          </w:tcPr>
          <w:p w14:paraId="22E98736" w14:textId="736C9DD2" w:rsidR="00881111" w:rsidRDefault="00881111" w:rsidP="00B87256">
            <w:r w:rsidRPr="00881111">
              <w:t>Anykščių r. sav.</w:t>
            </w:r>
            <w:r w:rsidR="003B39BE">
              <w:t xml:space="preserve">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3F4DA23" w14:textId="0C5407E8" w:rsidR="00881111" w:rsidRDefault="00881111" w:rsidP="00B87256">
            <w:r>
              <w:t>4400-6260-9609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3616169" w14:textId="32155785" w:rsidR="00881111" w:rsidRDefault="00881111" w:rsidP="00B87256">
            <w:pPr>
              <w:jc w:val="right"/>
            </w:pPr>
            <w:r>
              <w:t>838</w:t>
            </w:r>
          </w:p>
        </w:tc>
        <w:tc>
          <w:tcPr>
            <w:tcW w:w="467" w:type="pct"/>
            <w:vMerge/>
            <w:tcBorders>
              <w:left w:val="single" w:sz="4" w:space="0" w:color="auto"/>
              <w:bottom w:val="single" w:sz="4" w:space="0" w:color="auto"/>
              <w:right w:val="single" w:sz="4" w:space="0" w:color="auto"/>
            </w:tcBorders>
            <w:shd w:val="clear" w:color="auto" w:fill="auto"/>
          </w:tcPr>
          <w:p w14:paraId="19E2B3D1" w14:textId="77777777" w:rsidR="00881111" w:rsidRDefault="00881111" w:rsidP="00B87256"/>
        </w:tc>
        <w:tc>
          <w:tcPr>
            <w:tcW w:w="600" w:type="pct"/>
            <w:vMerge/>
            <w:tcBorders>
              <w:left w:val="single" w:sz="4" w:space="0" w:color="auto"/>
              <w:bottom w:val="single" w:sz="4" w:space="0" w:color="auto"/>
              <w:right w:val="single" w:sz="4" w:space="0" w:color="auto"/>
            </w:tcBorders>
          </w:tcPr>
          <w:p w14:paraId="29191505" w14:textId="77777777" w:rsidR="00881111" w:rsidRPr="00FC23D0" w:rsidRDefault="00881111" w:rsidP="00B87256">
            <w:pPr>
              <w:jc w:val="right"/>
            </w:pPr>
          </w:p>
        </w:tc>
        <w:tc>
          <w:tcPr>
            <w:tcW w:w="600" w:type="pct"/>
            <w:vMerge/>
            <w:tcBorders>
              <w:left w:val="single" w:sz="4" w:space="0" w:color="auto"/>
              <w:bottom w:val="single" w:sz="4" w:space="0" w:color="auto"/>
              <w:right w:val="single" w:sz="4" w:space="0" w:color="auto"/>
            </w:tcBorders>
          </w:tcPr>
          <w:p w14:paraId="42482E38" w14:textId="77777777" w:rsidR="00881111" w:rsidRPr="00FC23D0" w:rsidRDefault="00881111" w:rsidP="00B87256">
            <w:pPr>
              <w:jc w:val="right"/>
            </w:pPr>
          </w:p>
        </w:tc>
      </w:tr>
      <w:tr w:rsidR="006B461F" w:rsidRPr="00291427" w14:paraId="1FAD551D"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651ABA"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DBF0AF7" w14:textId="23C827FF" w:rsidR="006B461F" w:rsidRDefault="006B461F" w:rsidP="00B87256">
            <w:r>
              <w:t>Kelias Nr. ku38 (Šiaudinė–Kalinuvka)</w:t>
            </w:r>
          </w:p>
        </w:tc>
        <w:tc>
          <w:tcPr>
            <w:tcW w:w="733" w:type="pct"/>
            <w:tcBorders>
              <w:top w:val="single" w:sz="4" w:space="0" w:color="auto"/>
              <w:left w:val="single" w:sz="4" w:space="0" w:color="auto"/>
              <w:bottom w:val="single" w:sz="4" w:space="0" w:color="auto"/>
              <w:right w:val="single" w:sz="4" w:space="0" w:color="auto"/>
            </w:tcBorders>
          </w:tcPr>
          <w:p w14:paraId="551484D0" w14:textId="7DA2C810" w:rsidR="006B461F" w:rsidRDefault="006B461F" w:rsidP="00B87256">
            <w:r>
              <w:t>Plaštakos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F380CBC" w14:textId="566A17AA" w:rsidR="006B461F" w:rsidRDefault="006B461F" w:rsidP="00B87256">
            <w:r>
              <w:t>4400-6256-7184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4D54B9" w14:textId="4698D863" w:rsidR="006B461F" w:rsidRDefault="006B461F" w:rsidP="00B87256">
            <w:pPr>
              <w:jc w:val="right"/>
            </w:pPr>
            <w:r>
              <w:t>1340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B82189" w14:textId="097C3E60" w:rsidR="006B461F" w:rsidRDefault="006B461F" w:rsidP="00B87256">
            <w:r>
              <w:t>001409</w:t>
            </w:r>
          </w:p>
        </w:tc>
        <w:tc>
          <w:tcPr>
            <w:tcW w:w="600" w:type="pct"/>
            <w:tcBorders>
              <w:top w:val="single" w:sz="4" w:space="0" w:color="auto"/>
              <w:left w:val="single" w:sz="4" w:space="0" w:color="auto"/>
              <w:bottom w:val="single" w:sz="4" w:space="0" w:color="auto"/>
              <w:right w:val="single" w:sz="4" w:space="0" w:color="auto"/>
            </w:tcBorders>
          </w:tcPr>
          <w:p w14:paraId="13EB6701" w14:textId="59DCB835" w:rsidR="006B461F" w:rsidRPr="00FC23D0" w:rsidRDefault="006B461F" w:rsidP="00B87256">
            <w:pPr>
              <w:jc w:val="right"/>
            </w:pPr>
            <w:r>
              <w:t>7863,02</w:t>
            </w:r>
          </w:p>
        </w:tc>
        <w:tc>
          <w:tcPr>
            <w:tcW w:w="600" w:type="pct"/>
            <w:tcBorders>
              <w:top w:val="single" w:sz="4" w:space="0" w:color="auto"/>
              <w:left w:val="single" w:sz="4" w:space="0" w:color="auto"/>
              <w:bottom w:val="single" w:sz="4" w:space="0" w:color="auto"/>
              <w:right w:val="single" w:sz="4" w:space="0" w:color="auto"/>
            </w:tcBorders>
          </w:tcPr>
          <w:p w14:paraId="48DB49DC" w14:textId="1ECF99F8" w:rsidR="006B461F" w:rsidRPr="00FC23D0" w:rsidRDefault="006B461F" w:rsidP="00B87256">
            <w:pPr>
              <w:jc w:val="right"/>
            </w:pPr>
            <w:r>
              <w:t>258,20</w:t>
            </w:r>
          </w:p>
        </w:tc>
      </w:tr>
      <w:bookmarkEnd w:id="4"/>
      <w:tr w:rsidR="006B461F" w:rsidRPr="00291427" w14:paraId="31777C95"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47564F"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FC6C0C2" w14:textId="4F718C58" w:rsidR="006B461F" w:rsidRDefault="006B461F" w:rsidP="004B4EEA">
            <w:r>
              <w:t>Kelias Nr. ku8 (Kurkleliai–Klenuvka)</w:t>
            </w:r>
          </w:p>
        </w:tc>
        <w:tc>
          <w:tcPr>
            <w:tcW w:w="733" w:type="pct"/>
            <w:tcBorders>
              <w:top w:val="single" w:sz="4" w:space="0" w:color="auto"/>
              <w:left w:val="single" w:sz="4" w:space="0" w:color="auto"/>
              <w:bottom w:val="single" w:sz="4" w:space="0" w:color="auto"/>
              <w:right w:val="single" w:sz="4" w:space="0" w:color="auto"/>
            </w:tcBorders>
          </w:tcPr>
          <w:p w14:paraId="46DDA4D3" w14:textId="5221E450" w:rsidR="006B461F" w:rsidRDefault="006B461F" w:rsidP="004B4EEA">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008FE08" w14:textId="7940A175" w:rsidR="006B461F" w:rsidRDefault="006B461F" w:rsidP="004B4EEA">
            <w:r>
              <w:t>4400-6257-8601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4064868" w14:textId="3F7F01E3" w:rsidR="006B461F" w:rsidRDefault="006B461F" w:rsidP="004B4EEA">
            <w:pPr>
              <w:jc w:val="right"/>
            </w:pPr>
            <w:r>
              <w:t>3010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0148CE7" w14:textId="06782906" w:rsidR="006B461F" w:rsidRDefault="006B461F" w:rsidP="004B4EEA">
            <w:r>
              <w:t>001385</w:t>
            </w:r>
          </w:p>
        </w:tc>
        <w:tc>
          <w:tcPr>
            <w:tcW w:w="600" w:type="pct"/>
            <w:tcBorders>
              <w:top w:val="single" w:sz="4" w:space="0" w:color="auto"/>
              <w:left w:val="single" w:sz="4" w:space="0" w:color="auto"/>
              <w:bottom w:val="single" w:sz="4" w:space="0" w:color="auto"/>
              <w:right w:val="single" w:sz="4" w:space="0" w:color="auto"/>
            </w:tcBorders>
          </w:tcPr>
          <w:p w14:paraId="5F6E72ED" w14:textId="4ACA9090" w:rsidR="006B461F" w:rsidRDefault="006B461F" w:rsidP="004B4EEA">
            <w:pPr>
              <w:jc w:val="right"/>
            </w:pPr>
            <w:r>
              <w:t>10189,56</w:t>
            </w:r>
          </w:p>
        </w:tc>
        <w:tc>
          <w:tcPr>
            <w:tcW w:w="600" w:type="pct"/>
            <w:tcBorders>
              <w:top w:val="single" w:sz="4" w:space="0" w:color="auto"/>
              <w:left w:val="single" w:sz="4" w:space="0" w:color="auto"/>
              <w:bottom w:val="single" w:sz="4" w:space="0" w:color="auto"/>
              <w:right w:val="single" w:sz="4" w:space="0" w:color="auto"/>
            </w:tcBorders>
          </w:tcPr>
          <w:p w14:paraId="2B3BD56D" w14:textId="5818C5CB" w:rsidR="006B461F" w:rsidRDefault="006B461F" w:rsidP="004B4EEA">
            <w:pPr>
              <w:jc w:val="right"/>
            </w:pPr>
            <w:r>
              <w:t>335,72</w:t>
            </w:r>
          </w:p>
        </w:tc>
      </w:tr>
      <w:tr w:rsidR="00A05380" w:rsidRPr="00291427" w14:paraId="3E27D9E4"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D8BB162" w14:textId="77777777" w:rsidR="00A05380" w:rsidRPr="00FC23D0" w:rsidRDefault="00A05380"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320B638" w14:textId="4968E2A6" w:rsidR="00A05380" w:rsidRDefault="00A05380" w:rsidP="007C3223">
            <w:r>
              <w:t xml:space="preserve">Kelias Nr. k30 (Privažiuojamasis kelias prie Dvaro </w:t>
            </w:r>
            <w:r>
              <w:lastRenderedPageBreak/>
              <w:t>g., Jakšiškio k. nuo kelio Nr. A6)</w:t>
            </w:r>
          </w:p>
        </w:tc>
        <w:tc>
          <w:tcPr>
            <w:tcW w:w="733" w:type="pct"/>
            <w:tcBorders>
              <w:top w:val="single" w:sz="4" w:space="0" w:color="auto"/>
              <w:left w:val="single" w:sz="4" w:space="0" w:color="auto"/>
              <w:bottom w:val="single" w:sz="4" w:space="0" w:color="auto"/>
              <w:right w:val="single" w:sz="4" w:space="0" w:color="auto"/>
            </w:tcBorders>
          </w:tcPr>
          <w:p w14:paraId="78FB7654" w14:textId="57CBD557" w:rsidR="00A05380" w:rsidRDefault="00A05380" w:rsidP="007C3223">
            <w:r>
              <w:lastRenderedPageBreak/>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1F77B9C" w14:textId="41C45F0B" w:rsidR="00A05380" w:rsidRDefault="00A05380" w:rsidP="007C3223">
            <w:r>
              <w:t>4400-6267-7776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E4DFCB1" w14:textId="257F0D2D" w:rsidR="00A05380" w:rsidRDefault="00A05380" w:rsidP="007C3223">
            <w:pPr>
              <w:jc w:val="right"/>
            </w:pPr>
            <w:r>
              <w:t>907</w:t>
            </w:r>
          </w:p>
        </w:tc>
        <w:tc>
          <w:tcPr>
            <w:tcW w:w="467" w:type="pct"/>
            <w:vMerge w:val="restart"/>
            <w:tcBorders>
              <w:top w:val="single" w:sz="4" w:space="0" w:color="auto"/>
              <w:left w:val="single" w:sz="4" w:space="0" w:color="auto"/>
              <w:right w:val="single" w:sz="4" w:space="0" w:color="auto"/>
            </w:tcBorders>
            <w:shd w:val="clear" w:color="auto" w:fill="auto"/>
          </w:tcPr>
          <w:p w14:paraId="40E3F728" w14:textId="16294B92" w:rsidR="00A05380" w:rsidRDefault="00A05380" w:rsidP="007C3223">
            <w:r>
              <w:t>002099</w:t>
            </w:r>
          </w:p>
        </w:tc>
        <w:tc>
          <w:tcPr>
            <w:tcW w:w="600" w:type="pct"/>
            <w:vMerge w:val="restart"/>
            <w:tcBorders>
              <w:top w:val="single" w:sz="4" w:space="0" w:color="auto"/>
              <w:left w:val="single" w:sz="4" w:space="0" w:color="auto"/>
              <w:right w:val="single" w:sz="4" w:space="0" w:color="auto"/>
            </w:tcBorders>
          </w:tcPr>
          <w:p w14:paraId="048D7FE5" w14:textId="4944D9CF" w:rsidR="00A05380" w:rsidRDefault="00A05380" w:rsidP="007C3223">
            <w:pPr>
              <w:jc w:val="right"/>
            </w:pPr>
            <w:r>
              <w:t>65578,29</w:t>
            </w:r>
          </w:p>
        </w:tc>
        <w:tc>
          <w:tcPr>
            <w:tcW w:w="600" w:type="pct"/>
            <w:vMerge w:val="restart"/>
            <w:tcBorders>
              <w:top w:val="single" w:sz="4" w:space="0" w:color="auto"/>
              <w:left w:val="single" w:sz="4" w:space="0" w:color="auto"/>
              <w:right w:val="single" w:sz="4" w:space="0" w:color="auto"/>
            </w:tcBorders>
          </w:tcPr>
          <w:p w14:paraId="437016CF" w14:textId="004E64D8" w:rsidR="00A05380" w:rsidRDefault="00A05380" w:rsidP="007C3223">
            <w:pPr>
              <w:jc w:val="right"/>
            </w:pPr>
            <w:r w:rsidRPr="00BA248E">
              <w:t>56014,88</w:t>
            </w:r>
          </w:p>
        </w:tc>
      </w:tr>
      <w:tr w:rsidR="00A05380" w:rsidRPr="00291427" w14:paraId="3CEC377B"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1704B4" w14:textId="77777777" w:rsidR="00A05380" w:rsidRPr="00FC23D0" w:rsidRDefault="00A05380"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B1C510C" w14:textId="309C6A3D" w:rsidR="00A05380" w:rsidRDefault="00A05380" w:rsidP="007C3223">
            <w:r>
              <w:t>Dvaro gatvė</w:t>
            </w:r>
          </w:p>
        </w:tc>
        <w:tc>
          <w:tcPr>
            <w:tcW w:w="733" w:type="pct"/>
            <w:tcBorders>
              <w:top w:val="single" w:sz="4" w:space="0" w:color="auto"/>
              <w:left w:val="single" w:sz="4" w:space="0" w:color="auto"/>
              <w:bottom w:val="single" w:sz="4" w:space="0" w:color="auto"/>
              <w:right w:val="single" w:sz="4" w:space="0" w:color="auto"/>
            </w:tcBorders>
          </w:tcPr>
          <w:p w14:paraId="285E0351" w14:textId="3EED200D" w:rsidR="00A05380" w:rsidRDefault="00A05380" w:rsidP="007C3223">
            <w:r>
              <w:t>Jakšiškio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9B1F89E" w14:textId="59899554" w:rsidR="00A05380" w:rsidRDefault="00A05380" w:rsidP="007C3223">
            <w:r>
              <w:t>4400-6267-7765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B9B9618" w14:textId="55A1D484" w:rsidR="00A05380" w:rsidRDefault="00A05380" w:rsidP="007C3223">
            <w:pPr>
              <w:jc w:val="right"/>
            </w:pPr>
            <w:r>
              <w:t>1787</w:t>
            </w:r>
          </w:p>
        </w:tc>
        <w:tc>
          <w:tcPr>
            <w:tcW w:w="467" w:type="pct"/>
            <w:vMerge/>
            <w:tcBorders>
              <w:left w:val="single" w:sz="4" w:space="0" w:color="auto"/>
              <w:bottom w:val="single" w:sz="4" w:space="0" w:color="auto"/>
              <w:right w:val="single" w:sz="4" w:space="0" w:color="auto"/>
            </w:tcBorders>
            <w:shd w:val="clear" w:color="auto" w:fill="auto"/>
          </w:tcPr>
          <w:p w14:paraId="1ADA089D" w14:textId="77777777" w:rsidR="00A05380" w:rsidRDefault="00A05380" w:rsidP="007C3223"/>
        </w:tc>
        <w:tc>
          <w:tcPr>
            <w:tcW w:w="600" w:type="pct"/>
            <w:vMerge/>
            <w:tcBorders>
              <w:left w:val="single" w:sz="4" w:space="0" w:color="auto"/>
              <w:bottom w:val="single" w:sz="4" w:space="0" w:color="auto"/>
              <w:right w:val="single" w:sz="4" w:space="0" w:color="auto"/>
            </w:tcBorders>
          </w:tcPr>
          <w:p w14:paraId="3989261C" w14:textId="77777777" w:rsidR="00A05380" w:rsidRDefault="00A05380" w:rsidP="007C3223">
            <w:pPr>
              <w:jc w:val="right"/>
            </w:pPr>
          </w:p>
        </w:tc>
        <w:tc>
          <w:tcPr>
            <w:tcW w:w="600" w:type="pct"/>
            <w:vMerge/>
            <w:tcBorders>
              <w:left w:val="single" w:sz="4" w:space="0" w:color="auto"/>
              <w:bottom w:val="single" w:sz="4" w:space="0" w:color="auto"/>
              <w:right w:val="single" w:sz="4" w:space="0" w:color="auto"/>
            </w:tcBorders>
          </w:tcPr>
          <w:p w14:paraId="5D87C70D" w14:textId="77777777" w:rsidR="00A05380" w:rsidRPr="00BA248E" w:rsidRDefault="00A05380" w:rsidP="007C3223">
            <w:pPr>
              <w:jc w:val="right"/>
            </w:pPr>
          </w:p>
        </w:tc>
      </w:tr>
      <w:tr w:rsidR="006B461F" w:rsidRPr="00291427" w14:paraId="00BEAAA2"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B1A697"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750D7AF" w14:textId="7CB4DDFA" w:rsidR="006B461F" w:rsidRDefault="006B461F" w:rsidP="007C3223">
            <w:r>
              <w:t>Kelias Nr. k32 (Jakšiškis</w:t>
            </w:r>
            <w:r w:rsidR="00AC5F0E">
              <w:t>–</w:t>
            </w:r>
            <w:r>
              <w:t>Pravydžiai)</w:t>
            </w:r>
          </w:p>
        </w:tc>
        <w:tc>
          <w:tcPr>
            <w:tcW w:w="733" w:type="pct"/>
            <w:tcBorders>
              <w:top w:val="single" w:sz="4" w:space="0" w:color="auto"/>
              <w:left w:val="single" w:sz="4" w:space="0" w:color="auto"/>
              <w:bottom w:val="single" w:sz="4" w:space="0" w:color="auto"/>
              <w:right w:val="single" w:sz="4" w:space="0" w:color="auto"/>
            </w:tcBorders>
          </w:tcPr>
          <w:p w14:paraId="636F0C78" w14:textId="3F9DD255" w:rsidR="006B461F" w:rsidRDefault="006B461F" w:rsidP="007C322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3E44C4" w14:textId="249ACE4A" w:rsidR="006B461F" w:rsidRDefault="006B461F" w:rsidP="007C3223">
            <w:r>
              <w:t>4400-6267-7787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E0DFA2" w14:textId="61E8A454" w:rsidR="006B461F" w:rsidRDefault="006B461F" w:rsidP="007C3223">
            <w:pPr>
              <w:jc w:val="right"/>
            </w:pPr>
            <w:r>
              <w:t>2959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6F007D2" w14:textId="34F5143E" w:rsidR="006B461F" w:rsidRDefault="006B461F" w:rsidP="007C3223">
            <w:r>
              <w:t>002101</w:t>
            </w:r>
          </w:p>
        </w:tc>
        <w:tc>
          <w:tcPr>
            <w:tcW w:w="600" w:type="pct"/>
            <w:tcBorders>
              <w:top w:val="single" w:sz="4" w:space="0" w:color="auto"/>
              <w:left w:val="single" w:sz="4" w:space="0" w:color="auto"/>
              <w:bottom w:val="single" w:sz="4" w:space="0" w:color="auto"/>
              <w:right w:val="single" w:sz="4" w:space="0" w:color="auto"/>
            </w:tcBorders>
          </w:tcPr>
          <w:p w14:paraId="4168BF15" w14:textId="39164D50" w:rsidR="006B461F" w:rsidRDefault="006B461F" w:rsidP="007C3223">
            <w:pPr>
              <w:jc w:val="right"/>
            </w:pPr>
            <w:r>
              <w:t>56743,29</w:t>
            </w:r>
          </w:p>
        </w:tc>
        <w:tc>
          <w:tcPr>
            <w:tcW w:w="600" w:type="pct"/>
            <w:tcBorders>
              <w:top w:val="single" w:sz="4" w:space="0" w:color="auto"/>
              <w:left w:val="single" w:sz="4" w:space="0" w:color="auto"/>
              <w:bottom w:val="single" w:sz="4" w:space="0" w:color="auto"/>
              <w:right w:val="single" w:sz="4" w:space="0" w:color="auto"/>
            </w:tcBorders>
          </w:tcPr>
          <w:p w14:paraId="6A776084" w14:textId="5A7F74A1" w:rsidR="006B461F" w:rsidRDefault="006B461F" w:rsidP="007C3223">
            <w:pPr>
              <w:jc w:val="right"/>
            </w:pPr>
            <w:r w:rsidRPr="00550E62">
              <w:t>48468,24</w:t>
            </w:r>
          </w:p>
        </w:tc>
      </w:tr>
      <w:tr w:rsidR="006B461F" w:rsidRPr="00291427" w14:paraId="4EE80231"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232D86C"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3A57623" w14:textId="384C2A8C" w:rsidR="006B461F" w:rsidRDefault="006B461F" w:rsidP="007C3223">
            <w:r>
              <w:t>Kelias Nr. ku11 (Kurkliai II</w:t>
            </w:r>
            <w:r w:rsidR="00AC5F0E">
              <w:t>–</w:t>
            </w:r>
            <w:r>
              <w:t>Buteikiai)</w:t>
            </w:r>
          </w:p>
        </w:tc>
        <w:tc>
          <w:tcPr>
            <w:tcW w:w="733" w:type="pct"/>
            <w:tcBorders>
              <w:top w:val="single" w:sz="4" w:space="0" w:color="auto"/>
              <w:left w:val="single" w:sz="4" w:space="0" w:color="auto"/>
              <w:bottom w:val="single" w:sz="4" w:space="0" w:color="auto"/>
              <w:right w:val="single" w:sz="4" w:space="0" w:color="auto"/>
            </w:tcBorders>
          </w:tcPr>
          <w:p w14:paraId="4DB1DA75" w14:textId="6090D45D" w:rsidR="006B461F" w:rsidRDefault="006B461F" w:rsidP="007C322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B1687C1" w14:textId="2F2FD438" w:rsidR="006B461F" w:rsidRDefault="006B461F" w:rsidP="007C3223">
            <w:r>
              <w:t>4400-6257-8598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62DB5D" w14:textId="58ED396A" w:rsidR="006B461F" w:rsidRDefault="006B461F" w:rsidP="007C3223">
            <w:pPr>
              <w:jc w:val="right"/>
            </w:pPr>
            <w:r>
              <w:t>4317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868055" w14:textId="1FC085E1" w:rsidR="006B461F" w:rsidRDefault="006B461F" w:rsidP="007C3223">
            <w:r>
              <w:t>000768</w:t>
            </w:r>
          </w:p>
        </w:tc>
        <w:tc>
          <w:tcPr>
            <w:tcW w:w="600" w:type="pct"/>
            <w:tcBorders>
              <w:top w:val="single" w:sz="4" w:space="0" w:color="auto"/>
              <w:left w:val="single" w:sz="4" w:space="0" w:color="auto"/>
              <w:bottom w:val="single" w:sz="4" w:space="0" w:color="auto"/>
              <w:right w:val="single" w:sz="4" w:space="0" w:color="auto"/>
            </w:tcBorders>
          </w:tcPr>
          <w:p w14:paraId="5BF63F41" w14:textId="37DCD192" w:rsidR="006B461F" w:rsidRDefault="006B461F" w:rsidP="007C3223">
            <w:pPr>
              <w:jc w:val="right"/>
            </w:pPr>
            <w:r>
              <w:t>208586,14</w:t>
            </w:r>
          </w:p>
        </w:tc>
        <w:tc>
          <w:tcPr>
            <w:tcW w:w="600" w:type="pct"/>
            <w:tcBorders>
              <w:top w:val="single" w:sz="4" w:space="0" w:color="auto"/>
              <w:left w:val="single" w:sz="4" w:space="0" w:color="auto"/>
              <w:bottom w:val="single" w:sz="4" w:space="0" w:color="auto"/>
              <w:right w:val="single" w:sz="4" w:space="0" w:color="auto"/>
            </w:tcBorders>
          </w:tcPr>
          <w:p w14:paraId="10E57C8E" w14:textId="66AA2D3D" w:rsidR="006B461F" w:rsidRDefault="006B461F" w:rsidP="007C3223">
            <w:pPr>
              <w:jc w:val="right"/>
            </w:pPr>
            <w:r w:rsidRPr="00BA248E">
              <w:t>3864,12</w:t>
            </w:r>
          </w:p>
        </w:tc>
      </w:tr>
      <w:tr w:rsidR="006B461F" w:rsidRPr="00291427" w14:paraId="4B5F1921"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87C5CBD" w14:textId="77777777" w:rsidR="006B461F" w:rsidRPr="00FC23D0" w:rsidRDefault="006B461F" w:rsidP="00AB7442">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5FE86BE" w14:textId="2D6096CC" w:rsidR="006B461F" w:rsidRDefault="006B461F" w:rsidP="007C3223">
            <w:r>
              <w:t>Kelias Nr. ku12 (Pravažiuojamasis kelias nuo kelio Nr. 1225 iki Dirvonų k.)</w:t>
            </w:r>
          </w:p>
        </w:tc>
        <w:tc>
          <w:tcPr>
            <w:tcW w:w="733" w:type="pct"/>
            <w:tcBorders>
              <w:top w:val="single" w:sz="4" w:space="0" w:color="auto"/>
              <w:left w:val="single" w:sz="4" w:space="0" w:color="auto"/>
              <w:bottom w:val="single" w:sz="4" w:space="0" w:color="auto"/>
              <w:right w:val="single" w:sz="4" w:space="0" w:color="auto"/>
            </w:tcBorders>
          </w:tcPr>
          <w:p w14:paraId="3083F6D3" w14:textId="6D85D1E5" w:rsidR="006B461F" w:rsidRDefault="006B461F" w:rsidP="007C3223">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1A0C149" w14:textId="41D22A77" w:rsidR="006B461F" w:rsidRDefault="006B461F" w:rsidP="007C3223">
            <w:r>
              <w:t>4400-6257-8612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23F60C" w14:textId="36B3DCD7" w:rsidR="006B461F" w:rsidRDefault="006B461F" w:rsidP="007C3223">
            <w:pPr>
              <w:jc w:val="right"/>
            </w:pPr>
            <w:r>
              <w:t>1738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1A2ECBF" w14:textId="2D2BF421" w:rsidR="006B461F" w:rsidRDefault="006B461F" w:rsidP="007C3223">
            <w:r>
              <w:t>001389</w:t>
            </w:r>
          </w:p>
        </w:tc>
        <w:tc>
          <w:tcPr>
            <w:tcW w:w="600" w:type="pct"/>
            <w:tcBorders>
              <w:top w:val="single" w:sz="4" w:space="0" w:color="auto"/>
              <w:left w:val="single" w:sz="4" w:space="0" w:color="auto"/>
              <w:bottom w:val="single" w:sz="4" w:space="0" w:color="auto"/>
              <w:right w:val="single" w:sz="4" w:space="0" w:color="auto"/>
            </w:tcBorders>
          </w:tcPr>
          <w:p w14:paraId="226132AE" w14:textId="0A416F88" w:rsidR="006B461F" w:rsidRDefault="006B461F" w:rsidP="007C3223">
            <w:pPr>
              <w:jc w:val="right"/>
            </w:pPr>
            <w:r>
              <w:t>72579,55</w:t>
            </w:r>
          </w:p>
        </w:tc>
        <w:tc>
          <w:tcPr>
            <w:tcW w:w="600" w:type="pct"/>
            <w:tcBorders>
              <w:top w:val="single" w:sz="4" w:space="0" w:color="auto"/>
              <w:left w:val="single" w:sz="4" w:space="0" w:color="auto"/>
              <w:bottom w:val="single" w:sz="4" w:space="0" w:color="auto"/>
              <w:right w:val="single" w:sz="4" w:space="0" w:color="auto"/>
            </w:tcBorders>
          </w:tcPr>
          <w:p w14:paraId="05E20825" w14:textId="299662D7" w:rsidR="006B461F" w:rsidRDefault="006B461F" w:rsidP="007C3223">
            <w:pPr>
              <w:jc w:val="right"/>
            </w:pPr>
            <w:r w:rsidRPr="00BA248E">
              <w:t>2383,70</w:t>
            </w:r>
          </w:p>
        </w:tc>
      </w:tr>
      <w:tr w:rsidR="00A44F02" w:rsidRPr="00291427" w14:paraId="3DA80B40" w14:textId="77777777" w:rsidTr="002A4EBB">
        <w:trPr>
          <w:trHeight w:val="270"/>
        </w:trPr>
        <w:tc>
          <w:tcPr>
            <w:tcW w:w="334" w:type="pct"/>
            <w:tcBorders>
              <w:top w:val="single" w:sz="4" w:space="0" w:color="auto"/>
            </w:tcBorders>
            <w:shd w:val="clear" w:color="auto" w:fill="auto"/>
          </w:tcPr>
          <w:p w14:paraId="62E4F7D6" w14:textId="77777777" w:rsidR="00A44F02" w:rsidRPr="00FC23D0" w:rsidRDefault="00A44F02" w:rsidP="00AB7442">
            <w:pPr>
              <w:numPr>
                <w:ilvl w:val="0"/>
                <w:numId w:val="3"/>
              </w:numPr>
              <w:ind w:left="510"/>
            </w:pPr>
          </w:p>
        </w:tc>
        <w:tc>
          <w:tcPr>
            <w:tcW w:w="1067" w:type="pct"/>
            <w:tcBorders>
              <w:top w:val="single" w:sz="4" w:space="0" w:color="auto"/>
              <w:left w:val="nil"/>
              <w:bottom w:val="single" w:sz="4" w:space="0" w:color="auto"/>
              <w:right w:val="single" w:sz="4" w:space="0" w:color="auto"/>
            </w:tcBorders>
            <w:shd w:val="clear" w:color="auto" w:fill="auto"/>
          </w:tcPr>
          <w:p w14:paraId="0504B978" w14:textId="77777777" w:rsidR="00A44F02" w:rsidRPr="00FC23D0" w:rsidRDefault="00A44F02" w:rsidP="00B6378A">
            <w:r>
              <w:t>Naujakiemio gatvė</w:t>
            </w:r>
          </w:p>
        </w:tc>
        <w:tc>
          <w:tcPr>
            <w:tcW w:w="733" w:type="pct"/>
          </w:tcPr>
          <w:p w14:paraId="214BD336" w14:textId="2936934A" w:rsidR="00A44F02" w:rsidRPr="00FC23D0" w:rsidRDefault="00A44F02" w:rsidP="00B6378A">
            <w:r>
              <w:t>Anykščių r. sav.</w:t>
            </w:r>
          </w:p>
        </w:tc>
        <w:tc>
          <w:tcPr>
            <w:tcW w:w="867" w:type="pct"/>
            <w:tcBorders>
              <w:top w:val="single" w:sz="4" w:space="0" w:color="auto"/>
              <w:left w:val="nil"/>
              <w:bottom w:val="single" w:sz="4" w:space="0" w:color="auto"/>
              <w:right w:val="single" w:sz="4" w:space="0" w:color="auto"/>
            </w:tcBorders>
            <w:shd w:val="clear" w:color="auto" w:fill="auto"/>
          </w:tcPr>
          <w:p w14:paraId="74F2954E" w14:textId="77777777" w:rsidR="00A44F02" w:rsidRPr="00FC23D0" w:rsidRDefault="00A44F02" w:rsidP="00B6378A">
            <w:r>
              <w:t>4400-6240-6926</w:t>
            </w:r>
          </w:p>
        </w:tc>
        <w:tc>
          <w:tcPr>
            <w:tcW w:w="333" w:type="pct"/>
            <w:tcBorders>
              <w:top w:val="single" w:sz="4" w:space="0" w:color="auto"/>
              <w:left w:val="nil"/>
              <w:bottom w:val="single" w:sz="4" w:space="0" w:color="auto"/>
              <w:right w:val="single" w:sz="4" w:space="0" w:color="auto"/>
            </w:tcBorders>
            <w:shd w:val="clear" w:color="auto" w:fill="auto"/>
          </w:tcPr>
          <w:p w14:paraId="1956D79C" w14:textId="77777777" w:rsidR="00A44F02" w:rsidRPr="00FC23D0" w:rsidRDefault="00A44F02" w:rsidP="00B6378A">
            <w:pPr>
              <w:jc w:val="right"/>
            </w:pPr>
            <w:r>
              <w:t>412</w:t>
            </w:r>
          </w:p>
        </w:tc>
        <w:tc>
          <w:tcPr>
            <w:tcW w:w="467" w:type="pct"/>
            <w:tcBorders>
              <w:top w:val="single" w:sz="4" w:space="0" w:color="auto"/>
            </w:tcBorders>
            <w:shd w:val="clear" w:color="auto" w:fill="auto"/>
          </w:tcPr>
          <w:p w14:paraId="339A4255" w14:textId="77777777" w:rsidR="00A44F02" w:rsidRPr="00FC23D0" w:rsidRDefault="00A44F02" w:rsidP="00B6378A">
            <w:r>
              <w:t>002569</w:t>
            </w:r>
          </w:p>
        </w:tc>
        <w:tc>
          <w:tcPr>
            <w:tcW w:w="600" w:type="pct"/>
            <w:tcBorders>
              <w:top w:val="single" w:sz="4" w:space="0" w:color="auto"/>
            </w:tcBorders>
          </w:tcPr>
          <w:p w14:paraId="3FEF755F" w14:textId="77777777" w:rsidR="00A44F02" w:rsidRPr="00FC23D0" w:rsidRDefault="00A44F02" w:rsidP="00B6378A">
            <w:pPr>
              <w:jc w:val="right"/>
            </w:pPr>
            <w:r>
              <w:t>261900,79</w:t>
            </w:r>
          </w:p>
        </w:tc>
        <w:tc>
          <w:tcPr>
            <w:tcW w:w="600" w:type="pct"/>
            <w:tcBorders>
              <w:top w:val="single" w:sz="4" w:space="0" w:color="auto"/>
            </w:tcBorders>
          </w:tcPr>
          <w:p w14:paraId="607683B8" w14:textId="77777777" w:rsidR="00A44F02" w:rsidRPr="00FC23D0" w:rsidRDefault="00A44F02" w:rsidP="00B6378A">
            <w:pPr>
              <w:jc w:val="right"/>
            </w:pPr>
            <w:r>
              <w:t>7970,97</w:t>
            </w:r>
          </w:p>
        </w:tc>
      </w:tr>
      <w:tr w:rsidR="006B461F" w:rsidRPr="00291427" w14:paraId="1F711617" w14:textId="77777777" w:rsidTr="002A4EBB">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7F41766" w14:textId="77777777" w:rsidR="006B461F" w:rsidRPr="00FC23D0" w:rsidRDefault="006B461F" w:rsidP="00AB7442">
            <w:pPr>
              <w:numPr>
                <w:ilvl w:val="0"/>
                <w:numId w:val="3"/>
              </w:numPr>
              <w:ind w:left="510"/>
            </w:pPr>
          </w:p>
        </w:tc>
        <w:tc>
          <w:tcPr>
            <w:tcW w:w="1067" w:type="pct"/>
          </w:tcPr>
          <w:p w14:paraId="1A328D7B" w14:textId="200DC548" w:rsidR="006B461F" w:rsidRDefault="006B461F" w:rsidP="006B461F">
            <w:r>
              <w:t>K. Ladigos gatvė</w:t>
            </w:r>
          </w:p>
        </w:tc>
        <w:tc>
          <w:tcPr>
            <w:tcW w:w="733" w:type="pct"/>
          </w:tcPr>
          <w:p w14:paraId="206A70F7" w14:textId="4B561CB8" w:rsidR="006B461F" w:rsidRDefault="006B461F" w:rsidP="006B461F">
            <w:r>
              <w:t>K. Ladigos g., Anykščių m.,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E7C7FEF" w14:textId="6EB5715D" w:rsidR="006B461F" w:rsidRDefault="006B461F" w:rsidP="006B461F">
            <w:r>
              <w:t>4400-0650-8787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944C33F" w14:textId="27B18841" w:rsidR="006B461F" w:rsidRDefault="00BD2AFC" w:rsidP="006B461F">
            <w:pPr>
              <w:jc w:val="right"/>
            </w:pPr>
            <w:r>
              <w:t>93</w:t>
            </w:r>
          </w:p>
        </w:tc>
        <w:tc>
          <w:tcPr>
            <w:tcW w:w="467" w:type="pct"/>
            <w:tcBorders>
              <w:top w:val="single" w:sz="4" w:space="0" w:color="auto"/>
              <w:left w:val="single" w:sz="4" w:space="0" w:color="auto"/>
              <w:right w:val="single" w:sz="4" w:space="0" w:color="auto"/>
            </w:tcBorders>
          </w:tcPr>
          <w:p w14:paraId="5E033668" w14:textId="094E046D" w:rsidR="006B461F" w:rsidRDefault="006B461F" w:rsidP="006B461F">
            <w:r w:rsidRPr="005171A5">
              <w:t>00613</w:t>
            </w:r>
            <w:r>
              <w:t>7</w:t>
            </w:r>
          </w:p>
        </w:tc>
        <w:tc>
          <w:tcPr>
            <w:tcW w:w="600" w:type="pct"/>
          </w:tcPr>
          <w:p w14:paraId="3C4B0AA0" w14:textId="110C91FB" w:rsidR="006B461F" w:rsidRDefault="006B461F" w:rsidP="006B461F">
            <w:pPr>
              <w:jc w:val="right"/>
            </w:pPr>
            <w:r>
              <w:t>196358,90</w:t>
            </w:r>
          </w:p>
        </w:tc>
        <w:tc>
          <w:tcPr>
            <w:tcW w:w="600" w:type="pct"/>
          </w:tcPr>
          <w:p w14:paraId="25E3639C" w14:textId="5DDF143A" w:rsidR="006B461F" w:rsidRPr="00BA248E" w:rsidRDefault="006B461F" w:rsidP="006B461F">
            <w:pPr>
              <w:jc w:val="right"/>
            </w:pPr>
            <w:r w:rsidRPr="00B760C2">
              <w:t>26847,47</w:t>
            </w:r>
          </w:p>
        </w:tc>
      </w:tr>
      <w:tr w:rsidR="006B461F" w:rsidRPr="007C3223" w14:paraId="417E946B" w14:textId="4FE42F49" w:rsidTr="002A4EBB">
        <w:trPr>
          <w:trHeight w:val="270"/>
        </w:trPr>
        <w:tc>
          <w:tcPr>
            <w:tcW w:w="3800" w:type="pct"/>
            <w:gridSpan w:val="6"/>
            <w:tcBorders>
              <w:top w:val="single" w:sz="4" w:space="0" w:color="auto"/>
              <w:bottom w:val="single" w:sz="4" w:space="0" w:color="auto"/>
              <w:right w:val="single" w:sz="4" w:space="0" w:color="auto"/>
            </w:tcBorders>
            <w:shd w:val="clear" w:color="auto" w:fill="auto"/>
            <w:vAlign w:val="center"/>
          </w:tcPr>
          <w:p w14:paraId="013F372E" w14:textId="77777777" w:rsidR="006B461F" w:rsidRPr="007C3223" w:rsidRDefault="006B461F" w:rsidP="00AB7442">
            <w:pPr>
              <w:ind w:left="510"/>
              <w:jc w:val="right"/>
              <w:rPr>
                <w:sz w:val="22"/>
                <w:szCs w:val="22"/>
              </w:rPr>
            </w:pPr>
            <w:bookmarkStart w:id="5" w:name="_Hlk104886345"/>
            <w:r w:rsidRPr="007C3223">
              <w:rPr>
                <w:sz w:val="22"/>
                <w:szCs w:val="22"/>
              </w:rPr>
              <w:t>Iš viso</w:t>
            </w:r>
          </w:p>
        </w:tc>
        <w:tc>
          <w:tcPr>
            <w:tcW w:w="600" w:type="pct"/>
          </w:tcPr>
          <w:p w14:paraId="71349BE0" w14:textId="16336E3C" w:rsidR="006B461F" w:rsidRPr="007C3223" w:rsidRDefault="00A44F02" w:rsidP="006B461F">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1180295,64</w:t>
            </w:r>
            <w:r>
              <w:rPr>
                <w:sz w:val="22"/>
                <w:szCs w:val="22"/>
              </w:rPr>
              <w:fldChar w:fldCharType="end"/>
            </w:r>
          </w:p>
        </w:tc>
        <w:tc>
          <w:tcPr>
            <w:tcW w:w="600" w:type="pct"/>
          </w:tcPr>
          <w:p w14:paraId="0A4CDB1D" w14:textId="081C6400" w:rsidR="006B461F" w:rsidRPr="007C3223" w:rsidRDefault="00A44F02" w:rsidP="006B461F">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318482,99</w:t>
            </w:r>
            <w:r>
              <w:rPr>
                <w:sz w:val="22"/>
                <w:szCs w:val="22"/>
              </w:rPr>
              <w:fldChar w:fldCharType="end"/>
            </w:r>
          </w:p>
        </w:tc>
      </w:tr>
    </w:tbl>
    <w:bookmarkEnd w:id="5"/>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6" w:name="_Hlk511218725"/>
      <w:r w:rsidRPr="001A15D4">
        <w:t>A</w:t>
      </w:r>
      <w:bookmarkEnd w:id="6"/>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E166DCF" w14:textId="50014DD0" w:rsidR="001A15D4" w:rsidRPr="001A15D4" w:rsidRDefault="001A15D4" w:rsidP="001A15D4">
      <w:pPr>
        <w:spacing w:after="200" w:line="360" w:lineRule="auto"/>
        <w:ind w:left="360" w:firstLine="36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lastRenderedPageBreak/>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1C280BF6"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A038B8">
        <w:t xml:space="preserve">dalimi, sprendimo </w:t>
      </w:r>
      <w:r w:rsidRPr="003B39BE">
        <w:t>projektas 202</w:t>
      </w:r>
      <w:r w:rsidR="00175F19" w:rsidRPr="003B39BE">
        <w:t>3</w:t>
      </w:r>
      <w:r w:rsidRPr="003B39BE">
        <w:t xml:space="preserve"> m. </w:t>
      </w:r>
      <w:r w:rsidR="003B39BE" w:rsidRPr="003B39BE">
        <w:t>sausio 26</w:t>
      </w:r>
      <w:r w:rsidRPr="003B39BE">
        <w:t xml:space="preserve"> </w:t>
      </w:r>
      <w:r w:rsidRPr="00A038B8">
        <w:t>d. buvo paskelbtas viešai Savivaldybės interneto svetainėje (</w:t>
      </w:r>
      <w:hyperlink r:id="rId9" w:history="1">
        <w:r w:rsidRPr="00A038B8">
          <w:rPr>
            <w:u w:val="single"/>
          </w:rPr>
          <w:t>www.anyksciai.lt/turinys/turto-pardavimas-nuoma-ir-panauda/5658</w:t>
        </w:r>
      </w:hyperlink>
      <w:r w:rsidRPr="00A038B8">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3E9B84A7" w14:textId="381EB96B"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A87F9F">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D6EB" w14:textId="77777777" w:rsidR="00A87F9F" w:rsidRDefault="00A87F9F" w:rsidP="00B16ED7">
      <w:r>
        <w:separator/>
      </w:r>
    </w:p>
  </w:endnote>
  <w:endnote w:type="continuationSeparator" w:id="0">
    <w:p w14:paraId="4FD58800" w14:textId="77777777" w:rsidR="00A87F9F" w:rsidRDefault="00A87F9F"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44CF5" w14:textId="77777777" w:rsidR="00A87F9F" w:rsidRDefault="00A87F9F" w:rsidP="00B16ED7">
      <w:r>
        <w:separator/>
      </w:r>
    </w:p>
  </w:footnote>
  <w:footnote w:type="continuationSeparator" w:id="0">
    <w:p w14:paraId="48EF03AD" w14:textId="77777777" w:rsidR="00A87F9F" w:rsidRDefault="00A87F9F"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76CC6"/>
    <w:rsid w:val="000808EF"/>
    <w:rsid w:val="0008140E"/>
    <w:rsid w:val="0008289F"/>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33C"/>
    <w:rsid w:val="000B589F"/>
    <w:rsid w:val="000B6163"/>
    <w:rsid w:val="000B6A4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F3E9F"/>
    <w:rsid w:val="000F5A7C"/>
    <w:rsid w:val="001001AD"/>
    <w:rsid w:val="001007FD"/>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214C"/>
    <w:rsid w:val="0012251D"/>
    <w:rsid w:val="00123681"/>
    <w:rsid w:val="001252D3"/>
    <w:rsid w:val="00130C28"/>
    <w:rsid w:val="00130C60"/>
    <w:rsid w:val="00130DDE"/>
    <w:rsid w:val="001318F5"/>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1F24"/>
    <w:rsid w:val="001529CA"/>
    <w:rsid w:val="00153513"/>
    <w:rsid w:val="00153F8A"/>
    <w:rsid w:val="001545A2"/>
    <w:rsid w:val="001563A8"/>
    <w:rsid w:val="00156550"/>
    <w:rsid w:val="00156D0C"/>
    <w:rsid w:val="001605A0"/>
    <w:rsid w:val="0016066A"/>
    <w:rsid w:val="00162684"/>
    <w:rsid w:val="00162ABB"/>
    <w:rsid w:val="00162F29"/>
    <w:rsid w:val="0016425E"/>
    <w:rsid w:val="00165130"/>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29F6"/>
    <w:rsid w:val="002A4EBB"/>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5A9D"/>
    <w:rsid w:val="0037108F"/>
    <w:rsid w:val="00371B29"/>
    <w:rsid w:val="00372646"/>
    <w:rsid w:val="003730D4"/>
    <w:rsid w:val="00375CAB"/>
    <w:rsid w:val="003761F1"/>
    <w:rsid w:val="00376671"/>
    <w:rsid w:val="003772D5"/>
    <w:rsid w:val="00380A21"/>
    <w:rsid w:val="00380BE8"/>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085"/>
    <w:rsid w:val="00490892"/>
    <w:rsid w:val="00490FAC"/>
    <w:rsid w:val="00492782"/>
    <w:rsid w:val="00494738"/>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3AB3"/>
    <w:rsid w:val="004F4577"/>
    <w:rsid w:val="004F7DBF"/>
    <w:rsid w:val="00503A7C"/>
    <w:rsid w:val="00503BB0"/>
    <w:rsid w:val="00504914"/>
    <w:rsid w:val="00505420"/>
    <w:rsid w:val="0050797E"/>
    <w:rsid w:val="00507AD6"/>
    <w:rsid w:val="00507D5E"/>
    <w:rsid w:val="00510596"/>
    <w:rsid w:val="00510A64"/>
    <w:rsid w:val="005128E6"/>
    <w:rsid w:val="00513320"/>
    <w:rsid w:val="00514802"/>
    <w:rsid w:val="005171A5"/>
    <w:rsid w:val="0052331E"/>
    <w:rsid w:val="00523A7E"/>
    <w:rsid w:val="00530BAA"/>
    <w:rsid w:val="005319AB"/>
    <w:rsid w:val="00532473"/>
    <w:rsid w:val="0053324B"/>
    <w:rsid w:val="005344BB"/>
    <w:rsid w:val="00534809"/>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31EA"/>
    <w:rsid w:val="00624216"/>
    <w:rsid w:val="00625DA6"/>
    <w:rsid w:val="00626C1C"/>
    <w:rsid w:val="00626E42"/>
    <w:rsid w:val="00627A8D"/>
    <w:rsid w:val="006307B0"/>
    <w:rsid w:val="0063435D"/>
    <w:rsid w:val="006345B4"/>
    <w:rsid w:val="0063706B"/>
    <w:rsid w:val="0064010F"/>
    <w:rsid w:val="0064051B"/>
    <w:rsid w:val="00640D24"/>
    <w:rsid w:val="0064204B"/>
    <w:rsid w:val="00642B90"/>
    <w:rsid w:val="0064301E"/>
    <w:rsid w:val="006449DA"/>
    <w:rsid w:val="00644CB4"/>
    <w:rsid w:val="0064561B"/>
    <w:rsid w:val="00645911"/>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397"/>
    <w:rsid w:val="006658D5"/>
    <w:rsid w:val="006679CF"/>
    <w:rsid w:val="00670403"/>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536"/>
    <w:rsid w:val="00705893"/>
    <w:rsid w:val="00705A2B"/>
    <w:rsid w:val="007067E7"/>
    <w:rsid w:val="00706AA7"/>
    <w:rsid w:val="00707213"/>
    <w:rsid w:val="00707F1D"/>
    <w:rsid w:val="007100A3"/>
    <w:rsid w:val="00710522"/>
    <w:rsid w:val="00711AC6"/>
    <w:rsid w:val="00712915"/>
    <w:rsid w:val="00712A5C"/>
    <w:rsid w:val="00712C90"/>
    <w:rsid w:val="00712C9A"/>
    <w:rsid w:val="007134B7"/>
    <w:rsid w:val="00713955"/>
    <w:rsid w:val="00714198"/>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3A5"/>
    <w:rsid w:val="00731B5A"/>
    <w:rsid w:val="00731DFE"/>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15B0"/>
    <w:rsid w:val="00782506"/>
    <w:rsid w:val="007832BD"/>
    <w:rsid w:val="0078650D"/>
    <w:rsid w:val="007869A0"/>
    <w:rsid w:val="0079038B"/>
    <w:rsid w:val="00792B0B"/>
    <w:rsid w:val="00793AFA"/>
    <w:rsid w:val="0079470C"/>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1F97"/>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53AF"/>
    <w:rsid w:val="009256A9"/>
    <w:rsid w:val="00925D4F"/>
    <w:rsid w:val="00926FFA"/>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526"/>
    <w:rsid w:val="0094370D"/>
    <w:rsid w:val="00943E66"/>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6B4E"/>
    <w:rsid w:val="00970B22"/>
    <w:rsid w:val="00971298"/>
    <w:rsid w:val="00972FC2"/>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E6071"/>
    <w:rsid w:val="009F0BE3"/>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415B5"/>
    <w:rsid w:val="00A4169D"/>
    <w:rsid w:val="00A41FF2"/>
    <w:rsid w:val="00A422B6"/>
    <w:rsid w:val="00A43A1D"/>
    <w:rsid w:val="00A44F02"/>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9E6"/>
    <w:rsid w:val="00A85B09"/>
    <w:rsid w:val="00A864D1"/>
    <w:rsid w:val="00A87F92"/>
    <w:rsid w:val="00A87F9F"/>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5463"/>
    <w:rsid w:val="00AB7442"/>
    <w:rsid w:val="00AB758B"/>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EFD"/>
    <w:rsid w:val="00AF6FCB"/>
    <w:rsid w:val="00AF7B25"/>
    <w:rsid w:val="00B01234"/>
    <w:rsid w:val="00B01714"/>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6BC"/>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0A47"/>
    <w:rsid w:val="00B510D8"/>
    <w:rsid w:val="00B5129D"/>
    <w:rsid w:val="00B52F7A"/>
    <w:rsid w:val="00B538BC"/>
    <w:rsid w:val="00B553CA"/>
    <w:rsid w:val="00B56B5F"/>
    <w:rsid w:val="00B56D3E"/>
    <w:rsid w:val="00B624A7"/>
    <w:rsid w:val="00B63A22"/>
    <w:rsid w:val="00B63F74"/>
    <w:rsid w:val="00B63FA5"/>
    <w:rsid w:val="00B6548E"/>
    <w:rsid w:val="00B65911"/>
    <w:rsid w:val="00B673C5"/>
    <w:rsid w:val="00B677CE"/>
    <w:rsid w:val="00B7283D"/>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256"/>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545E"/>
    <w:rsid w:val="00BB583B"/>
    <w:rsid w:val="00BB65E8"/>
    <w:rsid w:val="00BB6F37"/>
    <w:rsid w:val="00BB7A91"/>
    <w:rsid w:val="00BC00C7"/>
    <w:rsid w:val="00BC0431"/>
    <w:rsid w:val="00BC08A1"/>
    <w:rsid w:val="00BC11BC"/>
    <w:rsid w:val="00BC2E9B"/>
    <w:rsid w:val="00BC3239"/>
    <w:rsid w:val="00BC4CAF"/>
    <w:rsid w:val="00BC600C"/>
    <w:rsid w:val="00BD1287"/>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5565"/>
    <w:rsid w:val="00C675C4"/>
    <w:rsid w:val="00C701E9"/>
    <w:rsid w:val="00C70D42"/>
    <w:rsid w:val="00C7174E"/>
    <w:rsid w:val="00C71983"/>
    <w:rsid w:val="00C729BC"/>
    <w:rsid w:val="00C74474"/>
    <w:rsid w:val="00C75F19"/>
    <w:rsid w:val="00C76AF9"/>
    <w:rsid w:val="00C771A9"/>
    <w:rsid w:val="00C77218"/>
    <w:rsid w:val="00C77275"/>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64FF"/>
    <w:rsid w:val="00CC1D55"/>
    <w:rsid w:val="00CC2EEC"/>
    <w:rsid w:val="00CC2FBA"/>
    <w:rsid w:val="00CC3088"/>
    <w:rsid w:val="00CC5755"/>
    <w:rsid w:val="00CC7549"/>
    <w:rsid w:val="00CD144A"/>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3D9"/>
    <w:rsid w:val="00D2369A"/>
    <w:rsid w:val="00D24C3D"/>
    <w:rsid w:val="00D25D7F"/>
    <w:rsid w:val="00D31A38"/>
    <w:rsid w:val="00D31E4A"/>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6122"/>
    <w:rsid w:val="00D77141"/>
    <w:rsid w:val="00D776D5"/>
    <w:rsid w:val="00D77B96"/>
    <w:rsid w:val="00D80D28"/>
    <w:rsid w:val="00D80F36"/>
    <w:rsid w:val="00D81A93"/>
    <w:rsid w:val="00D81E6E"/>
    <w:rsid w:val="00D81EBF"/>
    <w:rsid w:val="00D8253E"/>
    <w:rsid w:val="00D85108"/>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EE0"/>
    <w:rsid w:val="00DC3CBE"/>
    <w:rsid w:val="00DC48DD"/>
    <w:rsid w:val="00DC4B35"/>
    <w:rsid w:val="00DC54B6"/>
    <w:rsid w:val="00DC5893"/>
    <w:rsid w:val="00DC5911"/>
    <w:rsid w:val="00DC59A3"/>
    <w:rsid w:val="00DC5F18"/>
    <w:rsid w:val="00DC5F2A"/>
    <w:rsid w:val="00DC6B2E"/>
    <w:rsid w:val="00DC79DD"/>
    <w:rsid w:val="00DD0319"/>
    <w:rsid w:val="00DD3A16"/>
    <w:rsid w:val="00DD3D27"/>
    <w:rsid w:val="00DD4E98"/>
    <w:rsid w:val="00DD509F"/>
    <w:rsid w:val="00DD51A4"/>
    <w:rsid w:val="00DD628B"/>
    <w:rsid w:val="00DD7015"/>
    <w:rsid w:val="00DE01F6"/>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10BC3"/>
    <w:rsid w:val="00E10BDD"/>
    <w:rsid w:val="00E15274"/>
    <w:rsid w:val="00E15DCF"/>
    <w:rsid w:val="00E169E9"/>
    <w:rsid w:val="00E177C1"/>
    <w:rsid w:val="00E1796C"/>
    <w:rsid w:val="00E17CF9"/>
    <w:rsid w:val="00E22CD7"/>
    <w:rsid w:val="00E23DF5"/>
    <w:rsid w:val="00E25500"/>
    <w:rsid w:val="00E27D2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D643C"/>
    <w:rsid w:val="00EE03F4"/>
    <w:rsid w:val="00EE1E11"/>
    <w:rsid w:val="00EE21EB"/>
    <w:rsid w:val="00EE221A"/>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443E"/>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966</TotalTime>
  <Pages>6</Pages>
  <Words>1397</Words>
  <Characters>7964</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9343</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124</cp:revision>
  <cp:lastPrinted>2024-01-29T09:40:00Z</cp:lastPrinted>
  <dcterms:created xsi:type="dcterms:W3CDTF">2023-07-11T06:30:00Z</dcterms:created>
  <dcterms:modified xsi:type="dcterms:W3CDTF">2024-02-13T07:51:00Z</dcterms:modified>
  <cp:category>SPRENDIMAS</cp:category>
</cp:coreProperties>
</file>